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592D4" w14:textId="5C0773BE" w:rsidR="00627F65" w:rsidRPr="00851352" w:rsidRDefault="00627F65" w:rsidP="00627F65">
      <w:pPr>
        <w:jc w:val="center"/>
        <w:rPr>
          <w:rFonts w:eastAsia="Arial" w:cs="Arial"/>
          <w:b/>
          <w:bCs/>
          <w:szCs w:val="20"/>
        </w:rPr>
      </w:pPr>
      <w:r w:rsidRPr="00851352">
        <w:rPr>
          <w:rFonts w:eastAsia="Arial" w:cs="Arial"/>
          <w:b/>
          <w:bCs/>
          <w:szCs w:val="20"/>
        </w:rPr>
        <w:t>PRIJAVA KADRA</w:t>
      </w:r>
    </w:p>
    <w:p w14:paraId="24F01D29" w14:textId="2646BF9D" w:rsidR="00627F65" w:rsidRPr="00851352" w:rsidRDefault="00627F65" w:rsidP="00627F65">
      <w:pPr>
        <w:jc w:val="center"/>
        <w:rPr>
          <w:rFonts w:eastAsia="Arial" w:cs="Arial"/>
          <w:b/>
          <w:bCs/>
          <w:szCs w:val="20"/>
        </w:rPr>
      </w:pPr>
      <w:r w:rsidRPr="00851352">
        <w:rPr>
          <w:rFonts w:eastAsia="Arial" w:cs="Arial"/>
          <w:b/>
          <w:bCs/>
          <w:szCs w:val="20"/>
        </w:rPr>
        <w:t>(Kadrovska sposobnost iz točke 8.2.</w:t>
      </w:r>
      <w:r w:rsidR="00432618" w:rsidRPr="00851352">
        <w:rPr>
          <w:rFonts w:eastAsia="Arial" w:cs="Arial"/>
          <w:b/>
          <w:bCs/>
          <w:szCs w:val="20"/>
        </w:rPr>
        <w:t>2</w:t>
      </w:r>
      <w:r w:rsidRPr="00851352">
        <w:rPr>
          <w:rFonts w:eastAsia="Arial" w:cs="Arial"/>
          <w:b/>
          <w:bCs/>
          <w:szCs w:val="20"/>
        </w:rPr>
        <w:t xml:space="preserve"> navodil)</w:t>
      </w:r>
    </w:p>
    <w:p w14:paraId="33C9B3E7" w14:textId="77777777" w:rsidR="00627F65" w:rsidRPr="00851352" w:rsidRDefault="00627F65" w:rsidP="00627F65">
      <w:pPr>
        <w:jc w:val="both"/>
        <w:rPr>
          <w:rFonts w:eastAsia="Arial" w:cs="Arial"/>
          <w:color w:val="000000"/>
          <w:szCs w:val="20"/>
        </w:rPr>
      </w:pPr>
    </w:p>
    <w:p w14:paraId="191E9B12" w14:textId="3158A4CD" w:rsidR="00627F65" w:rsidRPr="00851352" w:rsidRDefault="00627F65" w:rsidP="00627F65">
      <w:pPr>
        <w:jc w:val="both"/>
        <w:rPr>
          <w:rFonts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Naziv ponudnika: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30B721BE" w14:textId="2241BFA7" w:rsidR="004B0E57" w:rsidRPr="00851352" w:rsidRDefault="004B0E57" w:rsidP="00627F65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Sedež (naslov) ponudnika: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62FC307" w14:textId="77777777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3159B3F1" w14:textId="3AE05BAE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  <w:r w:rsidRPr="00851352">
        <w:rPr>
          <w:rFonts w:eastAsia="Arial" w:cs="Arial"/>
          <w:color w:val="000000" w:themeColor="text1"/>
          <w:szCs w:val="20"/>
        </w:rPr>
        <w:t>Pod kazensko in materialno odgovornostjo izjavljam</w:t>
      </w:r>
      <w:r w:rsidR="00DE4479" w:rsidRPr="00851352">
        <w:rPr>
          <w:rFonts w:eastAsia="Arial" w:cs="Arial"/>
          <w:color w:val="000000" w:themeColor="text1"/>
          <w:szCs w:val="20"/>
        </w:rPr>
        <w:t>o</w:t>
      </w:r>
      <w:r w:rsidRPr="00851352">
        <w:rPr>
          <w:rFonts w:eastAsia="Arial" w:cs="Arial"/>
          <w:color w:val="000000" w:themeColor="text1"/>
          <w:szCs w:val="20"/>
        </w:rPr>
        <w:t xml:space="preserve">, </w:t>
      </w:r>
      <w:r w:rsidRPr="00851352">
        <w:rPr>
          <w:rFonts w:eastAsia="Arial" w:cs="Arial"/>
          <w:szCs w:val="20"/>
        </w:rPr>
        <w:t>da so spodaj navedeni podatki o prijavljenem kadru in njegovi usposobljenosti resnični.</w:t>
      </w:r>
    </w:p>
    <w:p w14:paraId="5958FA91" w14:textId="77777777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791904F6" w14:textId="1FA3D67F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  <w:r w:rsidRPr="00851352">
        <w:rPr>
          <w:rFonts w:eastAsia="Arial" w:cs="Arial"/>
          <w:color w:val="000000" w:themeColor="text1"/>
          <w:szCs w:val="20"/>
        </w:rPr>
        <w:t>Ponudnik vpiše podatke za vsak prijavljen</w:t>
      </w:r>
      <w:r w:rsidR="0005499D" w:rsidRPr="00851352">
        <w:rPr>
          <w:rFonts w:eastAsia="Arial" w:cs="Arial"/>
          <w:color w:val="000000" w:themeColor="text1"/>
          <w:szCs w:val="20"/>
        </w:rPr>
        <w:t>i</w:t>
      </w:r>
      <w:r w:rsidRPr="00851352">
        <w:rPr>
          <w:rFonts w:eastAsia="Arial" w:cs="Arial"/>
          <w:color w:val="000000" w:themeColor="text1"/>
          <w:szCs w:val="20"/>
        </w:rPr>
        <w:t xml:space="preserve"> kader</w:t>
      </w:r>
      <w:r w:rsidR="0005499D" w:rsidRPr="00851352">
        <w:rPr>
          <w:rFonts w:eastAsia="Arial" w:cs="Arial"/>
          <w:color w:val="000000" w:themeColor="text1"/>
          <w:szCs w:val="20"/>
        </w:rPr>
        <w:t>.</w:t>
      </w:r>
    </w:p>
    <w:p w14:paraId="6B68982E" w14:textId="26A318F2" w:rsidR="00E474B5" w:rsidRPr="00851352" w:rsidRDefault="00E474B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5A00B5AF" w14:textId="12A8744C" w:rsidR="00E474B5" w:rsidRPr="00851352" w:rsidRDefault="00851352" w:rsidP="00A51BE0">
      <w:pPr>
        <w:pStyle w:val="Naslov1"/>
      </w:pPr>
      <w:r w:rsidRPr="00851352">
        <w:t>PRIJAVA KADRA ZA IZPOLNITEV POGOJA KADROVSKE SPOSOBNOSTI</w:t>
      </w:r>
    </w:p>
    <w:p w14:paraId="1F75509A" w14:textId="4F6F857B" w:rsidR="00B36E49" w:rsidRPr="00851352" w:rsidRDefault="00B36E49" w:rsidP="00A86B14">
      <w:pPr>
        <w:pStyle w:val="Naslov1"/>
        <w:numPr>
          <w:ilvl w:val="0"/>
          <w:numId w:val="2"/>
        </w:numPr>
      </w:pPr>
      <w:r w:rsidRPr="00851352">
        <w:t>Vodja projekta</w:t>
      </w:r>
      <w:r w:rsidR="00AC0BB6" w:rsidRPr="00851352">
        <w:t xml:space="preserve"> </w:t>
      </w:r>
    </w:p>
    <w:p w14:paraId="6042ACA8" w14:textId="77777777" w:rsidR="00706BFF" w:rsidRPr="00851352" w:rsidRDefault="00706BFF" w:rsidP="00706BFF">
      <w:pPr>
        <w:rPr>
          <w:rFonts w:eastAsia="Arial"/>
          <w:szCs w:val="20"/>
          <w:lang w:eastAsia="sl-SI"/>
        </w:rPr>
      </w:pPr>
    </w:p>
    <w:p w14:paraId="0723335A" w14:textId="492F6800" w:rsidR="00AC0BB6" w:rsidRPr="00851352" w:rsidRDefault="0005499D" w:rsidP="00E474B5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>Za izpolnitev pogoja kadrovske sposobnosti je potreben</w:t>
      </w:r>
      <w:r w:rsidR="00AC0BB6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en </w:t>
      </w:r>
      <w:r w:rsidR="00D636E4" w:rsidRPr="00851352">
        <w:rPr>
          <w:rFonts w:eastAsia="Arial" w:cs="Arial"/>
          <w:b/>
          <w:bCs/>
          <w:szCs w:val="20"/>
          <w:lang w:eastAsia="sl-SI"/>
        </w:rPr>
        <w:t xml:space="preserve">(1) </w:t>
      </w:r>
      <w:r w:rsidR="00AC0BB6" w:rsidRPr="00851352">
        <w:rPr>
          <w:rFonts w:eastAsia="Arial" w:cs="Arial"/>
          <w:b/>
          <w:bCs/>
          <w:szCs w:val="20"/>
          <w:lang w:eastAsia="sl-SI"/>
        </w:rPr>
        <w:t>vodja projekta</w:t>
      </w:r>
      <w:r w:rsidR="00891B2E" w:rsidRPr="00851352">
        <w:rPr>
          <w:rFonts w:eastAsia="Arial" w:cs="Arial"/>
          <w:b/>
          <w:bCs/>
          <w:szCs w:val="20"/>
          <w:lang w:eastAsia="sl-SI"/>
        </w:rPr>
        <w:t>.</w:t>
      </w:r>
    </w:p>
    <w:p w14:paraId="1BE8AE98" w14:textId="77777777" w:rsidR="00E474B5" w:rsidRPr="00851352" w:rsidRDefault="00E474B5" w:rsidP="0005499D">
      <w:pPr>
        <w:jc w:val="both"/>
        <w:rPr>
          <w:rFonts w:eastAsia="Arial" w:cs="Arial"/>
          <w:color w:val="000000"/>
          <w:szCs w:val="20"/>
        </w:rPr>
      </w:pPr>
    </w:p>
    <w:p w14:paraId="6C75BD17" w14:textId="37C8581A" w:rsidR="00AC0BB6" w:rsidRPr="00851352" w:rsidRDefault="00AC0BB6" w:rsidP="0005499D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7BE3FA70" w14:textId="77777777" w:rsidR="00AC0BB6" w:rsidRPr="00851352" w:rsidRDefault="00AC0BB6" w:rsidP="0005499D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740B87DB" w14:textId="77777777" w:rsidR="00AC0BB6" w:rsidRPr="00851352" w:rsidRDefault="00AC0BB6" w:rsidP="0005499D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63EE01F0" w14:textId="6634C60A" w:rsidR="00432618" w:rsidRPr="00AD3ECA" w:rsidRDefault="00432618" w:rsidP="00AD3ECA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131C3869" w14:textId="2A003D1A" w:rsidR="00AD3ECA" w:rsidRPr="00851352" w:rsidRDefault="00AD3ECA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D3ECA">
        <w:rPr>
          <w:rFonts w:ascii="Arial" w:eastAsia="Arial" w:hAnsi="Arial" w:cs="Arial"/>
          <w:color w:val="000000"/>
          <w:sz w:val="20"/>
          <w:szCs w:val="20"/>
        </w:rPr>
        <w:t xml:space="preserve">ima izobrazbo, pridobljeno po študijskem programu druge stopnje, oziroma izobrazbo, ki ustreza ravni izobrazbe, pridobljene po študijskih programih druge stopnje, in je v skladu z zakonom, ki ureja slovensko ogrodje kvalifikacij, uvrščena na 8. raven, in je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v obdobju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D3ECA">
        <w:rPr>
          <w:rFonts w:ascii="Arial" w:eastAsia="Arial" w:hAnsi="Arial" w:cs="Arial"/>
          <w:i/>
          <w:iCs/>
          <w:color w:val="000000"/>
          <w:sz w:val="20"/>
          <w:szCs w:val="20"/>
        </w:rPr>
        <w:t>(</w:t>
      </w:r>
      <w:r w:rsidRPr="00AD3ECA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neprekinjeno vsaj </w:t>
      </w:r>
      <w:r w:rsidRPr="00AD3ECA">
        <w:rPr>
          <w:rFonts w:ascii="Arial" w:eastAsia="Arial" w:hAnsi="Arial" w:cs="Arial"/>
          <w:i/>
          <w:iCs/>
          <w:color w:val="000000"/>
          <w:sz w:val="20"/>
          <w:szCs w:val="20"/>
        </w:rPr>
        <w:t>2</w:t>
      </w:r>
      <w:r w:rsidRPr="00AD3ECA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AD3ECA">
        <w:rPr>
          <w:rFonts w:ascii="Arial" w:eastAsia="Arial" w:hAnsi="Arial" w:cs="Arial"/>
          <w:i/>
          <w:iCs/>
          <w:color w:val="000000"/>
          <w:sz w:val="20"/>
          <w:szCs w:val="20"/>
        </w:rPr>
        <w:t>leti</w:t>
      </w:r>
      <w:r w:rsidRPr="00AD3ECA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AD3ECA">
        <w:rPr>
          <w:rFonts w:ascii="Arial" w:eastAsia="Arial" w:hAnsi="Arial" w:cs="Arial"/>
          <w:i/>
          <w:iCs/>
          <w:color w:val="000000"/>
          <w:sz w:val="20"/>
          <w:szCs w:val="20"/>
        </w:rPr>
        <w:t>v zadnjih 5 letih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),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AD3ECA">
        <w:rPr>
          <w:rFonts w:ascii="Arial" w:eastAsia="Arial" w:hAnsi="Arial" w:cs="Arial"/>
          <w:color w:val="000000"/>
          <w:sz w:val="20"/>
          <w:szCs w:val="20"/>
        </w:rPr>
        <w:t xml:space="preserve">uspešno vodil en (1) projekt razvoja informacijskega sistema/aplikacije,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in sicer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>,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D3ECA">
        <w:rPr>
          <w:rFonts w:ascii="Arial" w:eastAsia="Arial" w:hAnsi="Arial" w:cs="Arial"/>
          <w:color w:val="000000"/>
          <w:sz w:val="20"/>
          <w:szCs w:val="20"/>
        </w:rPr>
        <w:t>pri katerem je v ekipi sodelovalo najmanj pet (5) članov in je vrednost projekta znašala vsaj 300.000,00 EUR brez DDV;</w:t>
      </w:r>
    </w:p>
    <w:p w14:paraId="3C1457AD" w14:textId="77777777" w:rsidR="00432618" w:rsidRPr="00851352" w:rsidRDefault="00432618" w:rsidP="00432618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1462AA0" w14:textId="5A224A82" w:rsidR="00AC0BB6" w:rsidRPr="00851352" w:rsidRDefault="0005499D" w:rsidP="00706BFF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>Navedeno</w:t>
      </w:r>
      <w:r w:rsidR="00AC0BB6" w:rsidRPr="00851352">
        <w:rPr>
          <w:rFonts w:eastAsia="Arial" w:cs="Arial"/>
          <w:szCs w:val="20"/>
        </w:rPr>
        <w:t xml:space="preserve"> je mogoče preveriti pri referenčne</w:t>
      </w:r>
      <w:r w:rsidR="00D636E4" w:rsidRPr="00851352">
        <w:rPr>
          <w:rFonts w:eastAsia="Arial" w:cs="Arial"/>
          <w:szCs w:val="20"/>
        </w:rPr>
        <w:t>m</w:t>
      </w:r>
      <w:r w:rsidR="00AC0BB6" w:rsidRPr="00851352">
        <w:rPr>
          <w:rFonts w:eastAsia="Arial" w:cs="Arial"/>
          <w:szCs w:val="20"/>
        </w:rPr>
        <w:t xml:space="preserve"> naročnik</w:t>
      </w:r>
      <w:r w:rsidR="00D636E4" w:rsidRPr="00851352">
        <w:rPr>
          <w:rFonts w:eastAsia="Arial" w:cs="Arial"/>
          <w:szCs w:val="20"/>
        </w:rPr>
        <w:t>u</w:t>
      </w:r>
      <w:r w:rsidR="00AC0BB6" w:rsidRPr="00851352">
        <w:rPr>
          <w:rFonts w:eastAsia="Arial" w:cs="Arial"/>
          <w:szCs w:val="20"/>
        </w:rPr>
        <w:t xml:space="preserve"> </w:t>
      </w:r>
      <w:r w:rsidR="00AC0BB6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AC0BB6" w:rsidRPr="00851352">
        <w:rPr>
          <w:rFonts w:cs="Arial"/>
          <w:color w:val="000000"/>
          <w:szCs w:val="20"/>
        </w:rPr>
        <w:instrText xml:space="preserve"> FORMTEXT </w:instrText>
      </w:r>
      <w:r w:rsidR="00AC0BB6" w:rsidRPr="00851352">
        <w:rPr>
          <w:rFonts w:cs="Arial"/>
          <w:color w:val="000000"/>
          <w:szCs w:val="20"/>
        </w:rPr>
      </w:r>
      <w:r w:rsidR="00AC0BB6" w:rsidRPr="00851352">
        <w:rPr>
          <w:rFonts w:cs="Arial"/>
          <w:color w:val="000000"/>
          <w:szCs w:val="20"/>
        </w:rPr>
        <w:fldChar w:fldCharType="separate"/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fldChar w:fldCharType="end"/>
      </w:r>
      <w:r w:rsidR="00893522" w:rsidRPr="00851352">
        <w:rPr>
          <w:rFonts w:cs="Arial"/>
          <w:color w:val="000000"/>
          <w:szCs w:val="20"/>
        </w:rPr>
        <w:t>,</w:t>
      </w:r>
      <w:r w:rsidR="00AC0BB6" w:rsidRPr="00851352">
        <w:rPr>
          <w:rFonts w:eastAsia="Arial" w:cs="Arial"/>
          <w:szCs w:val="20"/>
        </w:rPr>
        <w:t xml:space="preserve"> </w:t>
      </w:r>
      <w:r w:rsidR="00D636E4" w:rsidRPr="00851352">
        <w:rPr>
          <w:rFonts w:eastAsia="Arial" w:cs="Arial"/>
          <w:szCs w:val="20"/>
        </w:rPr>
        <w:t xml:space="preserve">pri osebi </w:t>
      </w:r>
      <w:r w:rsidR="00D636E4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D636E4" w:rsidRPr="00851352">
        <w:rPr>
          <w:rFonts w:cs="Arial"/>
          <w:color w:val="000000"/>
          <w:szCs w:val="20"/>
        </w:rPr>
        <w:instrText xml:space="preserve"> FORMTEXT </w:instrText>
      </w:r>
      <w:r w:rsidR="00D636E4" w:rsidRPr="00851352">
        <w:rPr>
          <w:rFonts w:cs="Arial"/>
          <w:color w:val="000000"/>
          <w:szCs w:val="20"/>
        </w:rPr>
      </w:r>
      <w:r w:rsidR="00D636E4" w:rsidRPr="00851352">
        <w:rPr>
          <w:rFonts w:cs="Arial"/>
          <w:color w:val="000000"/>
          <w:szCs w:val="20"/>
        </w:rPr>
        <w:fldChar w:fldCharType="separate"/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color w:val="000000"/>
          <w:szCs w:val="20"/>
        </w:rPr>
        <w:fldChar w:fldCharType="end"/>
      </w:r>
      <w:r w:rsidR="00D636E4" w:rsidRPr="00851352">
        <w:rPr>
          <w:rFonts w:cs="Arial"/>
          <w:color w:val="000000"/>
          <w:szCs w:val="20"/>
        </w:rPr>
        <w:t>,</w:t>
      </w:r>
      <w:r w:rsidR="00D636E4" w:rsidRPr="00851352">
        <w:rPr>
          <w:rFonts w:eastAsia="Arial" w:cs="Arial"/>
          <w:szCs w:val="20"/>
        </w:rPr>
        <w:t xml:space="preserve"> </w:t>
      </w:r>
      <w:r w:rsidR="00AC0BB6" w:rsidRPr="00851352">
        <w:rPr>
          <w:rFonts w:eastAsia="Arial" w:cs="Arial"/>
          <w:color w:val="000000"/>
          <w:szCs w:val="20"/>
        </w:rPr>
        <w:t xml:space="preserve">na telefonski številki </w:t>
      </w:r>
      <w:r w:rsidR="00AC0BB6"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AC0BB6" w:rsidRPr="00851352">
        <w:rPr>
          <w:rFonts w:cs="Arial"/>
          <w:color w:val="000000"/>
          <w:szCs w:val="20"/>
        </w:rPr>
        <w:instrText xml:space="preserve"> FORMTEXT </w:instrText>
      </w:r>
      <w:r w:rsidR="00AC0BB6" w:rsidRPr="00851352">
        <w:rPr>
          <w:rFonts w:cs="Arial"/>
          <w:color w:val="000000"/>
          <w:szCs w:val="20"/>
        </w:rPr>
      </w:r>
      <w:r w:rsidR="00AC0BB6" w:rsidRPr="00851352">
        <w:rPr>
          <w:rFonts w:cs="Arial"/>
          <w:color w:val="000000"/>
          <w:szCs w:val="20"/>
        </w:rPr>
        <w:fldChar w:fldCharType="separate"/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fldChar w:fldCharType="end"/>
      </w:r>
      <w:r w:rsidR="00AC0BB6" w:rsidRPr="00851352">
        <w:rPr>
          <w:rFonts w:eastAsia="Arial" w:cs="Arial"/>
          <w:color w:val="000000"/>
          <w:szCs w:val="20"/>
        </w:rPr>
        <w:t xml:space="preserve"> in elektronskem naslovu </w:t>
      </w:r>
      <w:r w:rsidR="00AC0BB6"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C0BB6" w:rsidRPr="00851352">
        <w:rPr>
          <w:rFonts w:cs="Arial"/>
          <w:color w:val="000000"/>
          <w:szCs w:val="20"/>
        </w:rPr>
        <w:instrText xml:space="preserve"> FORMTEXT </w:instrText>
      </w:r>
      <w:r w:rsidR="00AC0BB6" w:rsidRPr="00851352">
        <w:rPr>
          <w:rFonts w:cs="Arial"/>
          <w:color w:val="000000"/>
          <w:szCs w:val="20"/>
        </w:rPr>
      </w:r>
      <w:r w:rsidR="00AC0BB6" w:rsidRPr="00851352">
        <w:rPr>
          <w:rFonts w:cs="Arial"/>
          <w:color w:val="000000"/>
          <w:szCs w:val="20"/>
        </w:rPr>
        <w:fldChar w:fldCharType="separate"/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fldChar w:fldCharType="end"/>
      </w:r>
      <w:r w:rsidR="00AC0BB6" w:rsidRPr="00851352">
        <w:rPr>
          <w:rFonts w:eastAsia="Arial" w:cs="Arial"/>
          <w:color w:val="000000"/>
          <w:szCs w:val="20"/>
        </w:rPr>
        <w:t>.</w:t>
      </w:r>
    </w:p>
    <w:p w14:paraId="24F6A041" w14:textId="77777777" w:rsidR="00DE4479" w:rsidRPr="00851352" w:rsidRDefault="00DE4479" w:rsidP="00706BFF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FC76608" w14:textId="60A7817C" w:rsidR="00AC0BB6" w:rsidRPr="00851352" w:rsidRDefault="00AC0BB6" w:rsidP="00A86B14">
      <w:pPr>
        <w:pStyle w:val="Naslov1"/>
        <w:numPr>
          <w:ilvl w:val="0"/>
          <w:numId w:val="2"/>
        </w:numPr>
      </w:pPr>
      <w:bookmarkStart w:id="0" w:name="_Hlk95453226"/>
      <w:r w:rsidRPr="00851352">
        <w:t xml:space="preserve">UX/UI oblikovalec </w:t>
      </w:r>
    </w:p>
    <w:bookmarkEnd w:id="0"/>
    <w:p w14:paraId="64464C76" w14:textId="77F0321E" w:rsidR="00AC0BB6" w:rsidRPr="00851352" w:rsidRDefault="00AC0BB6" w:rsidP="00AC0BB6">
      <w:pPr>
        <w:rPr>
          <w:rFonts w:eastAsia="Arial"/>
          <w:szCs w:val="20"/>
          <w:lang w:eastAsia="sl-SI"/>
        </w:rPr>
      </w:pPr>
    </w:p>
    <w:p w14:paraId="4C8B64F9" w14:textId="0F807C8D" w:rsidR="008E2067" w:rsidRPr="00851352" w:rsidRDefault="008E2067" w:rsidP="00E474B5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>Za izpolnitev pogoja kadrovske sposobnosti je potreben en</w:t>
      </w:r>
      <w:r w:rsidR="00A6405E" w:rsidRPr="00851352">
        <w:rPr>
          <w:rFonts w:eastAsia="Arial" w:cs="Arial"/>
          <w:b/>
          <w:bCs/>
          <w:szCs w:val="20"/>
          <w:lang w:eastAsia="sl-SI"/>
        </w:rPr>
        <w:t xml:space="preserve"> (1)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UX/UI</w:t>
      </w:r>
      <w:r w:rsidR="00E474B5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oblikovalec.</w:t>
      </w:r>
    </w:p>
    <w:p w14:paraId="456BD8E9" w14:textId="77777777" w:rsidR="00E474B5" w:rsidRPr="00851352" w:rsidRDefault="00E474B5" w:rsidP="008E2067">
      <w:pPr>
        <w:jc w:val="both"/>
        <w:rPr>
          <w:rFonts w:eastAsia="Arial" w:cs="Arial"/>
          <w:color w:val="000000"/>
          <w:szCs w:val="20"/>
        </w:rPr>
      </w:pPr>
      <w:bookmarkStart w:id="1" w:name="_Hlk55293534"/>
      <w:bookmarkStart w:id="2" w:name="_Hlk54798407"/>
    </w:p>
    <w:p w14:paraId="08FDB718" w14:textId="01661CCF" w:rsidR="008E2067" w:rsidRPr="00851352" w:rsidRDefault="008E2067" w:rsidP="008E2067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865D9EE" w14:textId="77777777" w:rsidR="008E2067" w:rsidRPr="00851352" w:rsidRDefault="008E2067" w:rsidP="008E2067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6663A81" w14:textId="77777777" w:rsidR="008E2067" w:rsidRPr="00851352" w:rsidRDefault="008E2067" w:rsidP="008E2067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5ADF45CC" w14:textId="77777777" w:rsidR="008E2067" w:rsidRPr="00851352" w:rsidRDefault="008E2067" w:rsidP="008E2067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175BA10" w14:textId="5BE15605" w:rsidR="006E0368" w:rsidRPr="00851352" w:rsidRDefault="003D1C77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3" w:name="_Hlk54803961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ima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pridobljen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 xml:space="preserve"> po študijskem programu druge stopnje, oziroma 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ki ustreza ravni izobrazbe, pridobljene po študijskih programih druge stopnje, in je v skladu z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zakonom, ki ureja slovensko ogrodje kvalifikacij, uvrščena na 8. raven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  <w:r w:rsidR="00D636E4" w:rsidRPr="00851352">
        <w:rPr>
          <w:rFonts w:ascii="Arial" w:eastAsia="Arial" w:hAnsi="Arial" w:cs="Arial"/>
          <w:color w:val="000000"/>
          <w:sz w:val="20"/>
          <w:szCs w:val="20"/>
        </w:rPr>
        <w:t xml:space="preserve"> in </w:t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</w:t>
      </w:r>
      <w:bookmarkStart w:id="4" w:name="_Hlk54799034"/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od 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E2067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E2067" w:rsidRPr="00851352">
        <w:rPr>
          <w:rFonts w:ascii="Arial" w:hAnsi="Arial" w:cs="Arial"/>
          <w:color w:val="000000"/>
          <w:sz w:val="20"/>
          <w:szCs w:val="20"/>
        </w:rPr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5" w:name="Besedilo13"/>
      <w:r w:rsidR="006E0368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E0368" w:rsidRPr="00851352">
        <w:rPr>
          <w:rFonts w:ascii="Arial" w:hAnsi="Arial" w:cs="Arial"/>
          <w:color w:val="000000"/>
          <w:sz w:val="20"/>
          <w:szCs w:val="20"/>
        </w:rPr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5"/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bookmarkEnd w:id="4"/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>(</w:t>
      </w:r>
      <w:r w:rsidR="008E2067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neprekinjeno vsaj </w:t>
      </w:r>
      <w:r w:rsidR="00AD3ECA">
        <w:rPr>
          <w:rFonts w:ascii="Arial" w:eastAsia="Arial" w:hAnsi="Arial" w:cs="Arial"/>
          <w:i/>
          <w:iCs/>
          <w:color w:val="000000"/>
          <w:sz w:val="20"/>
          <w:szCs w:val="20"/>
        </w:rPr>
        <w:t>2 leti</w:t>
      </w:r>
      <w:r w:rsidR="00D73185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v zadnjih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5</w:t>
      </w:r>
      <w:r w:rsidR="00D73185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letih</w:t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E2067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E2067" w:rsidRPr="00851352">
        <w:rPr>
          <w:rFonts w:ascii="Arial" w:hAnsi="Arial" w:cs="Arial"/>
          <w:color w:val="000000"/>
          <w:sz w:val="20"/>
          <w:szCs w:val="20"/>
        </w:rPr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 w:rsidRPr="00851352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706BFF" w:rsidRPr="00851352">
        <w:rPr>
          <w:rFonts w:ascii="Arial" w:hAnsi="Arial" w:cs="Arial"/>
          <w:sz w:val="20"/>
          <w:szCs w:val="20"/>
        </w:rPr>
        <w:t xml:space="preserve">razvoja </w:t>
      </w:r>
      <w:r w:rsidR="00706BFF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="00706BFF"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6" w:name="_Hlk54803807"/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E2067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E2067" w:rsidRPr="00851352">
        <w:rPr>
          <w:rFonts w:ascii="Arial" w:hAnsi="Arial" w:cs="Arial"/>
          <w:color w:val="000000"/>
          <w:sz w:val="20"/>
          <w:szCs w:val="20"/>
        </w:rPr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6E0368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bookmarkEnd w:id="6"/>
    </w:p>
    <w:p w14:paraId="42858245" w14:textId="5C9028AF" w:rsidR="008E2067" w:rsidRPr="00851352" w:rsidRDefault="008A7955" w:rsidP="006E0368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75B0B87C" w14:textId="000E4B3D" w:rsidR="00787A23" w:rsidRPr="00851352" w:rsidRDefault="008A7955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t>(</w:t>
      </w:r>
      <w:r w:rsidR="00787A23" w:rsidRPr="00851352">
        <w:rPr>
          <w:rFonts w:ascii="Arial" w:hAnsi="Arial" w:cs="Arial"/>
          <w:i/>
          <w:iCs/>
          <w:color w:val="000000"/>
          <w:sz w:val="20"/>
          <w:szCs w:val="20"/>
        </w:rPr>
        <w:t>skupno 3 leta</w:t>
      </w:r>
      <w:r w:rsidR="00787A23"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="006E0368"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E0368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E0368" w:rsidRPr="00851352">
        <w:rPr>
          <w:rFonts w:ascii="Arial" w:hAnsi="Arial" w:cs="Arial"/>
          <w:color w:val="000000"/>
          <w:sz w:val="20"/>
          <w:szCs w:val="20"/>
        </w:rPr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6E0368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520070" w:rsidRPr="00851352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="00520070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="00520070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20070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20070" w:rsidRPr="00851352">
        <w:rPr>
          <w:rFonts w:ascii="Arial" w:hAnsi="Arial" w:cs="Arial"/>
          <w:color w:val="000000"/>
          <w:sz w:val="20"/>
          <w:szCs w:val="20"/>
        </w:rPr>
      </w:r>
      <w:r w:rsidR="00520070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20070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pripravljal 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 xml:space="preserve">digitalne izdelke za razvojne ekipe, </w:t>
      </w:r>
      <w:proofErr w:type="spellStart"/>
      <w:r w:rsidR="00820C4C" w:rsidRPr="00851352">
        <w:rPr>
          <w:rFonts w:ascii="Arial" w:hAnsi="Arial" w:cs="Arial"/>
          <w:color w:val="000000"/>
          <w:sz w:val="20"/>
          <w:szCs w:val="20"/>
        </w:rPr>
        <w:t>prototipiranja</w:t>
      </w:r>
      <w:proofErr w:type="spellEnd"/>
      <w:r w:rsidR="00820C4C" w:rsidRPr="00851352">
        <w:rPr>
          <w:rFonts w:ascii="Arial" w:hAnsi="Arial" w:cs="Arial"/>
          <w:color w:val="000000"/>
          <w:sz w:val="20"/>
          <w:szCs w:val="20"/>
        </w:rPr>
        <w:t xml:space="preserve"> in žične modele, sodeloval z vodji projektov in uporabniki pri kreiranju intuitivnih rešitev ter pozna spletne tehnologije, njihove možnosti in omejitve (HTML, CSS, </w:t>
      </w:r>
      <w:proofErr w:type="spellStart"/>
      <w:r w:rsidR="00820C4C" w:rsidRPr="00851352">
        <w:rPr>
          <w:rFonts w:ascii="Arial" w:hAnsi="Arial" w:cs="Arial"/>
          <w:color w:val="000000"/>
          <w:sz w:val="20"/>
          <w:szCs w:val="20"/>
        </w:rPr>
        <w:t>JavaScrip</w:t>
      </w:r>
      <w:proofErr w:type="spellEnd"/>
      <w:r w:rsidR="00820C4C" w:rsidRPr="00851352">
        <w:rPr>
          <w:rFonts w:ascii="Arial" w:hAnsi="Arial" w:cs="Arial"/>
          <w:color w:val="000000"/>
          <w:sz w:val="20"/>
          <w:szCs w:val="20"/>
        </w:rPr>
        <w:t>)</w:t>
      </w:r>
      <w:r w:rsidR="00787A23" w:rsidRPr="00851352">
        <w:rPr>
          <w:rFonts w:ascii="Arial" w:eastAsia="Calibri" w:hAnsi="Arial" w:cs="Arial"/>
          <w:sz w:val="20"/>
          <w:szCs w:val="20"/>
        </w:rPr>
        <w:t>.</w:t>
      </w:r>
    </w:p>
    <w:p w14:paraId="10DA63DC" w14:textId="77777777" w:rsidR="00820C4C" w:rsidRPr="00851352" w:rsidRDefault="00820C4C" w:rsidP="00820C4C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F1FF064" w14:textId="594395E5" w:rsidR="00D636E4" w:rsidRPr="00851352" w:rsidRDefault="006E0368" w:rsidP="00820C4C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lastRenderedPageBreak/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zahtevana dolžina delovnih izkušenj (vsaj </w:t>
      </w:r>
      <w:r w:rsidR="00820C4C" w:rsidRPr="00851352">
        <w:rPr>
          <w:rFonts w:ascii="Arial" w:eastAsia="Calibri" w:hAnsi="Arial" w:cs="Arial"/>
          <w:i/>
          <w:iCs/>
          <w:sz w:val="20"/>
          <w:szCs w:val="20"/>
        </w:rPr>
        <w:t>3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 leta) se lahko izpolni z enim projektom ali kumulativno z več projekti</w:t>
      </w:r>
      <w:r w:rsidR="00520070" w:rsidRPr="00851352">
        <w:rPr>
          <w:rFonts w:ascii="Arial" w:eastAsia="Calibri" w:hAnsi="Arial" w:cs="Arial"/>
          <w:i/>
          <w:iCs/>
          <w:sz w:val="20"/>
          <w:szCs w:val="20"/>
        </w:rPr>
        <w:t>; v slednjem primeru se ločeno navedejo referenčni projekti za posamezna časovna obdobja</w:t>
      </w:r>
      <w:bookmarkEnd w:id="3"/>
      <w:r w:rsidR="00520070" w:rsidRPr="00851352">
        <w:rPr>
          <w:rFonts w:ascii="Arial" w:eastAsia="Calibri" w:hAnsi="Arial" w:cs="Arial"/>
          <w:sz w:val="20"/>
          <w:szCs w:val="20"/>
        </w:rPr>
        <w:t>/</w:t>
      </w:r>
    </w:p>
    <w:p w14:paraId="5D212936" w14:textId="77777777" w:rsidR="00AD3ECA" w:rsidRPr="00AD3ECA" w:rsidRDefault="00AD3ECA" w:rsidP="00AD3ECA">
      <w:pPr>
        <w:spacing w:line="240" w:lineRule="auto"/>
        <w:jc w:val="both"/>
        <w:rPr>
          <w:rFonts w:eastAsia="Calibri" w:cs="Arial"/>
          <w:szCs w:val="20"/>
        </w:rPr>
      </w:pPr>
    </w:p>
    <w:p w14:paraId="462410D5" w14:textId="7F83F65D" w:rsidR="005C38DE" w:rsidRPr="00851352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>Navedeno je mogoče preveriti pri referenčne</w:t>
      </w:r>
      <w:r w:rsidR="00820C4C" w:rsidRPr="00851352">
        <w:rPr>
          <w:rFonts w:eastAsia="Arial" w:cs="Arial"/>
          <w:szCs w:val="20"/>
        </w:rPr>
        <w:t>m</w:t>
      </w:r>
      <w:r w:rsidRPr="00851352">
        <w:rPr>
          <w:rFonts w:eastAsia="Arial" w:cs="Arial"/>
          <w:szCs w:val="20"/>
        </w:rPr>
        <w:t xml:space="preserve"> naročnik</w:t>
      </w:r>
      <w:r w:rsidR="00820C4C" w:rsidRPr="00851352">
        <w:rPr>
          <w:rFonts w:eastAsia="Arial" w:cs="Arial"/>
          <w:szCs w:val="20"/>
        </w:rPr>
        <w:t>u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="00820C4C" w:rsidRPr="00851352">
        <w:rPr>
          <w:rFonts w:eastAsia="Arial" w:cs="Arial"/>
          <w:szCs w:val="20"/>
        </w:rPr>
        <w:t xml:space="preserve">pri osebi </w:t>
      </w:r>
      <w:r w:rsidR="00820C4C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820C4C" w:rsidRPr="00851352">
        <w:rPr>
          <w:rFonts w:cs="Arial"/>
          <w:color w:val="000000"/>
          <w:szCs w:val="20"/>
        </w:rPr>
        <w:instrText xml:space="preserve"> FORMTEXT </w:instrText>
      </w:r>
      <w:r w:rsidR="00820C4C" w:rsidRPr="00851352">
        <w:rPr>
          <w:rFonts w:cs="Arial"/>
          <w:color w:val="000000"/>
          <w:szCs w:val="20"/>
        </w:rPr>
      </w:r>
      <w:r w:rsidR="00820C4C" w:rsidRPr="00851352">
        <w:rPr>
          <w:rFonts w:cs="Arial"/>
          <w:color w:val="000000"/>
          <w:szCs w:val="20"/>
        </w:rPr>
        <w:fldChar w:fldCharType="separate"/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color w:val="000000"/>
          <w:szCs w:val="20"/>
        </w:rPr>
        <w:fldChar w:fldCharType="end"/>
      </w:r>
      <w:r w:rsidR="00820C4C" w:rsidRPr="00851352">
        <w:rPr>
          <w:rFonts w:cs="Arial"/>
          <w:color w:val="000000"/>
          <w:szCs w:val="20"/>
        </w:rPr>
        <w:t>,</w:t>
      </w:r>
      <w:r w:rsidR="00820C4C"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bookmarkEnd w:id="2"/>
    <w:p w14:paraId="496B4ACB" w14:textId="1C7D7175" w:rsidR="00706BFF" w:rsidRPr="00851352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2A766F2" w14:textId="77777777" w:rsidR="00787A23" w:rsidRPr="00851352" w:rsidRDefault="00787A23" w:rsidP="00A86B14">
      <w:pPr>
        <w:pStyle w:val="Naslov1"/>
        <w:numPr>
          <w:ilvl w:val="0"/>
          <w:numId w:val="2"/>
        </w:numPr>
      </w:pPr>
      <w:r w:rsidRPr="00851352">
        <w:t>Arhitekt spletnih rešitev</w:t>
      </w:r>
    </w:p>
    <w:p w14:paraId="5B2514E6" w14:textId="77777777" w:rsidR="00787A23" w:rsidRPr="00851352" w:rsidRDefault="00787A23" w:rsidP="00787A23">
      <w:pPr>
        <w:rPr>
          <w:szCs w:val="20"/>
          <w:lang w:eastAsia="sl-SI"/>
        </w:rPr>
      </w:pPr>
    </w:p>
    <w:p w14:paraId="389FA43B" w14:textId="366DB557" w:rsidR="00787A23" w:rsidRPr="00851352" w:rsidRDefault="00787A23" w:rsidP="00851352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 xml:space="preserve">Za izpolnitev pogoja kadrovske sposobnosti je potreben en </w:t>
      </w:r>
      <w:r w:rsidR="00A6405E" w:rsidRPr="00851352">
        <w:rPr>
          <w:rFonts w:eastAsia="Arial" w:cs="Arial"/>
          <w:b/>
          <w:bCs/>
          <w:szCs w:val="20"/>
          <w:lang w:eastAsia="sl-SI"/>
        </w:rPr>
        <w:t xml:space="preserve">(1) </w:t>
      </w:r>
      <w:r w:rsidRPr="00851352">
        <w:rPr>
          <w:rFonts w:eastAsia="Arial" w:cs="Arial"/>
          <w:b/>
          <w:bCs/>
          <w:szCs w:val="20"/>
          <w:lang w:eastAsia="sl-SI"/>
        </w:rPr>
        <w:t>arhitekt spletnih rešitev.</w:t>
      </w:r>
    </w:p>
    <w:p w14:paraId="05F81ABD" w14:textId="77777777" w:rsidR="00851352" w:rsidRPr="00851352" w:rsidRDefault="00851352" w:rsidP="00787A23">
      <w:pPr>
        <w:jc w:val="both"/>
        <w:rPr>
          <w:rFonts w:eastAsia="Arial" w:cs="Arial"/>
          <w:color w:val="000000"/>
          <w:szCs w:val="20"/>
        </w:rPr>
      </w:pPr>
    </w:p>
    <w:p w14:paraId="5F6C3BC1" w14:textId="622A25C6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563D5086" w14:textId="77777777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094716B9" w14:textId="77777777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Delež </w:t>
      </w:r>
      <w:proofErr w:type="spellStart"/>
      <w:r w:rsidRPr="00851352">
        <w:rPr>
          <w:rFonts w:eastAsia="Arial" w:cs="Arial"/>
          <w:color w:val="000000"/>
          <w:szCs w:val="20"/>
        </w:rPr>
        <w:t>podizvajanja</w:t>
      </w:r>
      <w:proofErr w:type="spellEnd"/>
      <w:r w:rsidRPr="00851352">
        <w:rPr>
          <w:rFonts w:eastAsia="Arial" w:cs="Arial"/>
          <w:color w:val="000000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073F7C38" w14:textId="77777777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</w:p>
    <w:p w14:paraId="5DA9C0EF" w14:textId="14D5D823" w:rsidR="00820C4C" w:rsidRPr="00851352" w:rsidRDefault="003D1C77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ima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pridobljen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 xml:space="preserve"> po študijskem programu druge stopnje, oziroma 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ki ustreza ravni izobrazbe, pridobljene po študijskih programih druge stopnje, in je v skladu z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zakonom, ki ureja slovensko ogrodje kvalifikacij, uvrščena na 8. raven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="00820C4C" w:rsidRPr="00851352">
        <w:rPr>
          <w:rFonts w:ascii="Arial" w:eastAsia="Calibri" w:hAnsi="Arial" w:cs="Arial"/>
          <w:sz w:val="20"/>
          <w:szCs w:val="20"/>
        </w:rPr>
        <w:t xml:space="preserve">in 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(</w:t>
      </w:r>
      <w:r w:rsidR="00787A23" w:rsidRPr="00AD3ECA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neprekinjeno vsaj </w:t>
      </w:r>
      <w:r w:rsidR="001C1D92" w:rsidRPr="00AD3ECA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="00787A23" w:rsidRPr="00AD3ECA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v zadnjih </w:t>
      </w:r>
      <w:r w:rsidR="001C1D92" w:rsidRPr="00AD3ECA">
        <w:rPr>
          <w:rFonts w:ascii="Arial" w:eastAsia="Arial" w:hAnsi="Arial" w:cs="Arial"/>
          <w:i/>
          <w:iCs/>
          <w:color w:val="000000"/>
          <w:sz w:val="20"/>
          <w:szCs w:val="20"/>
        </w:rPr>
        <w:t>5</w:t>
      </w:r>
      <w:r w:rsidR="00787A23" w:rsidRPr="00AD3ECA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letih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 w:rsidRPr="00851352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787A23" w:rsidRPr="00851352">
        <w:rPr>
          <w:rFonts w:ascii="Arial" w:hAnsi="Arial" w:cs="Arial"/>
          <w:sz w:val="20"/>
          <w:szCs w:val="20"/>
        </w:rPr>
        <w:t xml:space="preserve">razvoja 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="00787A23"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298D2EFC" w14:textId="00E14892" w:rsidR="00787A23" w:rsidRPr="00851352" w:rsidRDefault="00787A23" w:rsidP="00820C4C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28504DB1" w14:textId="7B0A1A8D" w:rsidR="00787A23" w:rsidRPr="00851352" w:rsidRDefault="00787A23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</w:t>
      </w:r>
      <w:r w:rsidRPr="00AD3ECA">
        <w:rPr>
          <w:rFonts w:ascii="Arial" w:hAnsi="Arial" w:cs="Arial"/>
          <w:i/>
          <w:iCs/>
          <w:color w:val="000000"/>
          <w:sz w:val="20"/>
          <w:szCs w:val="20"/>
        </w:rPr>
        <w:t xml:space="preserve">skupno </w:t>
      </w:r>
      <w:r w:rsidR="001C1D92" w:rsidRPr="00AD3ECA">
        <w:rPr>
          <w:rFonts w:ascii="Arial" w:hAnsi="Arial" w:cs="Arial"/>
          <w:i/>
          <w:iCs/>
          <w:color w:val="000000"/>
          <w:sz w:val="20"/>
          <w:szCs w:val="20"/>
        </w:rPr>
        <w:t>3</w:t>
      </w:r>
      <w:r w:rsidRPr="00AD3ECA">
        <w:rPr>
          <w:rFonts w:ascii="Arial" w:hAnsi="Arial" w:cs="Arial"/>
          <w:i/>
          <w:iCs/>
          <w:color w:val="000000"/>
          <w:sz w:val="20"/>
          <w:szCs w:val="20"/>
        </w:rPr>
        <w:t xml:space="preserve"> let</w:t>
      </w:r>
      <w:r w:rsidR="001C1D92" w:rsidRPr="00AD3ECA">
        <w:rPr>
          <w:rFonts w:ascii="Arial" w:hAnsi="Arial" w:cs="Arial"/>
          <w:i/>
          <w:iCs/>
          <w:color w:val="000000"/>
          <w:sz w:val="20"/>
          <w:szCs w:val="20"/>
        </w:rPr>
        <w:t>a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</w:t>
      </w:r>
      <w:proofErr w:type="spellStart"/>
      <w:r w:rsidRPr="00851352">
        <w:rPr>
          <w:rFonts w:ascii="Arial" w:hAnsi="Arial" w:cs="Arial"/>
          <w:color w:val="000000"/>
          <w:sz w:val="20"/>
          <w:szCs w:val="20"/>
        </w:rPr>
        <w:t>večnivojskih</w:t>
      </w:r>
      <w:proofErr w:type="spellEnd"/>
      <w:r w:rsidRPr="00851352">
        <w:rPr>
          <w:rFonts w:ascii="Arial" w:hAnsi="Arial" w:cs="Arial"/>
          <w:color w:val="000000"/>
          <w:sz w:val="20"/>
          <w:szCs w:val="20"/>
        </w:rPr>
        <w:t xml:space="preserve"> aplikacij. </w:t>
      </w:r>
    </w:p>
    <w:p w14:paraId="2BC15878" w14:textId="77777777" w:rsidR="00787A23" w:rsidRPr="00851352" w:rsidRDefault="00787A23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C735C29" w14:textId="2B258F13" w:rsidR="00820C4C" w:rsidRPr="00851352" w:rsidRDefault="00787A23" w:rsidP="00D52F0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zahtevana dolžina delovnih izkušenj (vsaj </w:t>
      </w:r>
      <w:r w:rsidR="001C1D92">
        <w:rPr>
          <w:rFonts w:ascii="Arial" w:eastAsia="Calibri" w:hAnsi="Arial" w:cs="Arial"/>
          <w:i/>
          <w:iCs/>
          <w:sz w:val="20"/>
          <w:szCs w:val="20"/>
        </w:rPr>
        <w:t>3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 let</w:t>
      </w:r>
      <w:r w:rsidR="001C1D92">
        <w:rPr>
          <w:rFonts w:ascii="Arial" w:eastAsia="Calibri" w:hAnsi="Arial" w:cs="Arial"/>
          <w:i/>
          <w:iCs/>
          <w:sz w:val="20"/>
          <w:szCs w:val="20"/>
        </w:rPr>
        <w:t>a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>) se lahko izpolni z enim projektom ali kumulativno z več projekti; v slednjem primeru se ločeno navedejo referenčni projekti za posamezna časovna obdobja</w:t>
      </w:r>
      <w:r w:rsidRPr="00851352">
        <w:rPr>
          <w:rFonts w:ascii="Arial" w:eastAsia="Calibri" w:hAnsi="Arial" w:cs="Arial"/>
          <w:sz w:val="20"/>
          <w:szCs w:val="20"/>
        </w:rPr>
        <w:t>/</w:t>
      </w:r>
    </w:p>
    <w:p w14:paraId="0277DD7F" w14:textId="4B790044" w:rsidR="00947BDE" w:rsidRPr="00851352" w:rsidRDefault="00947BDE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C0C1435" w14:textId="48CF44BD" w:rsidR="00947BDE" w:rsidRPr="00851352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>Navedeno je mogoče preveriti pri referenčne</w:t>
      </w:r>
      <w:r w:rsidR="00D52F0E" w:rsidRPr="00851352">
        <w:rPr>
          <w:rFonts w:eastAsia="Arial" w:cs="Arial"/>
          <w:szCs w:val="20"/>
        </w:rPr>
        <w:t>m</w:t>
      </w:r>
      <w:r w:rsidRPr="00851352">
        <w:rPr>
          <w:rFonts w:eastAsia="Arial" w:cs="Arial"/>
          <w:szCs w:val="20"/>
        </w:rPr>
        <w:t xml:space="preserve"> naročnik</w:t>
      </w:r>
      <w:r w:rsidR="00D52F0E" w:rsidRPr="00851352">
        <w:rPr>
          <w:rFonts w:eastAsia="Arial" w:cs="Arial"/>
          <w:szCs w:val="20"/>
        </w:rPr>
        <w:t>u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="00D52F0E" w:rsidRPr="00851352">
        <w:rPr>
          <w:rFonts w:eastAsia="Arial" w:cs="Arial"/>
          <w:szCs w:val="20"/>
        </w:rPr>
        <w:t xml:space="preserve">pri osebi </w:t>
      </w:r>
      <w:r w:rsidR="00D52F0E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D52F0E" w:rsidRPr="00851352">
        <w:rPr>
          <w:rFonts w:cs="Arial"/>
          <w:color w:val="000000"/>
          <w:szCs w:val="20"/>
        </w:rPr>
        <w:instrText xml:space="preserve"> FORMTEXT </w:instrText>
      </w:r>
      <w:r w:rsidR="00D52F0E" w:rsidRPr="00851352">
        <w:rPr>
          <w:rFonts w:cs="Arial"/>
          <w:color w:val="000000"/>
          <w:szCs w:val="20"/>
        </w:rPr>
      </w:r>
      <w:r w:rsidR="00D52F0E" w:rsidRPr="00851352">
        <w:rPr>
          <w:rFonts w:cs="Arial"/>
          <w:color w:val="000000"/>
          <w:szCs w:val="20"/>
        </w:rPr>
        <w:fldChar w:fldCharType="separate"/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color w:val="000000"/>
          <w:szCs w:val="20"/>
        </w:rPr>
        <w:fldChar w:fldCharType="end"/>
      </w:r>
      <w:r w:rsidR="00D52F0E" w:rsidRPr="00851352">
        <w:rPr>
          <w:rFonts w:cs="Arial"/>
          <w:color w:val="000000"/>
          <w:szCs w:val="20"/>
        </w:rPr>
        <w:t xml:space="preserve">,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6EF98F99" w14:textId="77777777" w:rsidR="00787A23" w:rsidRPr="00851352" w:rsidRDefault="00787A23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0C3986D8" w14:textId="2AFA4CF8" w:rsidR="008E2067" w:rsidRPr="00851352" w:rsidRDefault="005C38DE" w:rsidP="00A86B14">
      <w:pPr>
        <w:pStyle w:val="Naslov1"/>
        <w:numPr>
          <w:ilvl w:val="0"/>
          <w:numId w:val="2"/>
        </w:numPr>
      </w:pPr>
      <w:r w:rsidRPr="00851352">
        <w:t>R</w:t>
      </w:r>
      <w:r w:rsidR="008E2067" w:rsidRPr="00851352">
        <w:t>azvojni inženir</w:t>
      </w:r>
      <w:r w:rsidR="00851352" w:rsidRPr="00851352">
        <w:t>ji</w:t>
      </w:r>
      <w:r w:rsidR="008E2067" w:rsidRPr="00851352">
        <w:t>/programer</w:t>
      </w:r>
      <w:r w:rsidR="00851352" w:rsidRPr="00851352">
        <w:t>ji</w:t>
      </w:r>
    </w:p>
    <w:p w14:paraId="21735EF8" w14:textId="620F1D58" w:rsidR="008E2067" w:rsidRPr="00851352" w:rsidRDefault="008E2067" w:rsidP="00B36E49">
      <w:pPr>
        <w:rPr>
          <w:rFonts w:eastAsia="Arial"/>
          <w:szCs w:val="20"/>
          <w:lang w:eastAsia="sl-SI"/>
        </w:rPr>
      </w:pPr>
    </w:p>
    <w:p w14:paraId="0AE88DF8" w14:textId="6F94D759" w:rsidR="005C38DE" w:rsidRPr="00851352" w:rsidRDefault="005C38DE" w:rsidP="00851352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 xml:space="preserve">Za izpolnitev pogoja kadrovske sposobnosti </w:t>
      </w:r>
      <w:r w:rsidR="00A6405E" w:rsidRPr="00851352">
        <w:rPr>
          <w:rFonts w:eastAsia="Arial" w:cs="Arial"/>
          <w:b/>
          <w:bCs/>
          <w:szCs w:val="20"/>
          <w:lang w:eastAsia="sl-SI"/>
        </w:rPr>
        <w:t>so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potreb</w:t>
      </w:r>
      <w:r w:rsidR="00A6405E" w:rsidRPr="00851352">
        <w:rPr>
          <w:rFonts w:eastAsia="Arial" w:cs="Arial"/>
          <w:b/>
          <w:bCs/>
          <w:szCs w:val="20"/>
          <w:lang w:eastAsia="sl-SI"/>
        </w:rPr>
        <w:t>ni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="00A6405E" w:rsidRPr="00851352">
        <w:rPr>
          <w:rFonts w:eastAsia="Arial" w:cs="Arial"/>
          <w:b/>
          <w:bCs/>
          <w:szCs w:val="20"/>
          <w:lang w:eastAsia="sl-SI"/>
        </w:rPr>
        <w:t>trije (3)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razvojni inženir</w:t>
      </w:r>
      <w:r w:rsidR="00A6405E" w:rsidRPr="00851352">
        <w:rPr>
          <w:rFonts w:eastAsia="Arial" w:cs="Arial"/>
          <w:b/>
          <w:bCs/>
          <w:szCs w:val="20"/>
          <w:lang w:eastAsia="sl-SI"/>
        </w:rPr>
        <w:t>ji</w:t>
      </w:r>
      <w:r w:rsidR="00851352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/</w:t>
      </w:r>
      <w:r w:rsidR="00851352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programer</w:t>
      </w:r>
      <w:r w:rsidR="00A6405E" w:rsidRPr="00851352">
        <w:rPr>
          <w:rFonts w:eastAsia="Arial" w:cs="Arial"/>
          <w:b/>
          <w:bCs/>
          <w:szCs w:val="20"/>
          <w:lang w:eastAsia="sl-SI"/>
        </w:rPr>
        <w:t>ji</w:t>
      </w:r>
      <w:r w:rsidRPr="00851352">
        <w:rPr>
          <w:rFonts w:eastAsia="Arial" w:cs="Arial"/>
          <w:b/>
          <w:bCs/>
          <w:szCs w:val="20"/>
          <w:lang w:eastAsia="sl-SI"/>
        </w:rPr>
        <w:t>.</w:t>
      </w:r>
    </w:p>
    <w:p w14:paraId="088BCC16" w14:textId="77777777" w:rsidR="00851352" w:rsidRPr="00851352" w:rsidRDefault="00851352" w:rsidP="00D52F0E">
      <w:pPr>
        <w:jc w:val="both"/>
        <w:rPr>
          <w:rFonts w:eastAsia="Arial" w:cs="Arial"/>
          <w:b/>
          <w:bCs/>
          <w:color w:val="000000"/>
          <w:szCs w:val="20"/>
        </w:rPr>
      </w:pPr>
    </w:p>
    <w:p w14:paraId="5D30C864" w14:textId="7206C3A0" w:rsidR="00D52F0E" w:rsidRPr="00851352" w:rsidRDefault="00D52F0E" w:rsidP="00D52F0E">
      <w:pPr>
        <w:jc w:val="both"/>
        <w:rPr>
          <w:rFonts w:eastAsia="Arial" w:cs="Arial"/>
          <w:b/>
          <w:bCs/>
          <w:color w:val="000000"/>
          <w:szCs w:val="20"/>
        </w:rPr>
      </w:pPr>
      <w:r w:rsidRPr="00851352">
        <w:rPr>
          <w:rFonts w:eastAsia="Arial" w:cs="Arial"/>
          <w:b/>
          <w:bCs/>
          <w:color w:val="000000"/>
          <w:szCs w:val="20"/>
        </w:rPr>
        <w:t xml:space="preserve">A. </w:t>
      </w:r>
    </w:p>
    <w:p w14:paraId="37A49225" w14:textId="6B775CD2" w:rsidR="005C38DE" w:rsidRPr="0085135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3F875D00" w14:textId="77777777" w:rsidR="005C38DE" w:rsidRPr="0085135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7078E62" w14:textId="77777777" w:rsidR="005C38DE" w:rsidRPr="00851352" w:rsidRDefault="005C38DE" w:rsidP="005C38DE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07EE2716" w14:textId="77777777" w:rsidR="005C38DE" w:rsidRPr="00851352" w:rsidRDefault="005C38DE" w:rsidP="005C38D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45F149AA" w14:textId="02227DE1" w:rsidR="00D52F0E" w:rsidRPr="00851352" w:rsidRDefault="003D1C77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ima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pridobljen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 xml:space="preserve"> po študijskem programu druge stopnje, oziroma 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ki ustreza ravni izobrazbe, pridobljene po študijskih programih druge stopnje, in je v skladu z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zakonom, ki ureja slovensko ogrodje kvalifikacij, uvrščena na 8. raven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in 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AD3ECA">
        <w:rPr>
          <w:rFonts w:ascii="Arial" w:eastAsia="Arial" w:hAnsi="Arial" w:cs="Arial"/>
          <w:color w:val="000000"/>
          <w:sz w:val="20"/>
          <w:szCs w:val="20"/>
        </w:rPr>
        <w:t>2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AD3ECA">
        <w:rPr>
          <w:rFonts w:ascii="Arial" w:eastAsia="Arial" w:hAnsi="Arial" w:cs="Arial"/>
          <w:color w:val="000000"/>
          <w:sz w:val="20"/>
          <w:szCs w:val="20"/>
        </w:rPr>
        <w:t>leti</w:t>
      </w:r>
      <w:r w:rsidR="00FB2995" w:rsidRPr="00851352">
        <w:rPr>
          <w:rFonts w:ascii="Arial" w:eastAsia="Arial" w:hAnsi="Arial" w:cs="Arial"/>
          <w:color w:val="000000"/>
          <w:sz w:val="20"/>
          <w:szCs w:val="20"/>
        </w:rPr>
        <w:t xml:space="preserve">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="00FB2995" w:rsidRPr="00851352">
        <w:rPr>
          <w:rFonts w:ascii="Arial" w:eastAsia="Arial" w:hAnsi="Arial" w:cs="Arial"/>
          <w:color w:val="000000"/>
          <w:sz w:val="20"/>
          <w:szCs w:val="20"/>
        </w:rPr>
        <w:t xml:space="preserve"> letih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 w:rsidRPr="00851352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5C38DE" w:rsidRPr="00851352">
        <w:rPr>
          <w:rFonts w:ascii="Arial" w:hAnsi="Arial" w:cs="Arial"/>
          <w:sz w:val="20"/>
          <w:szCs w:val="20"/>
        </w:rPr>
        <w:t xml:space="preserve">razvoja 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>, ki je vseboval naslednje zahteve</w:t>
      </w:r>
      <w:r w:rsidR="00FB2995" w:rsidRPr="00851352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poznavanje Java EE, poznavanje podatkovnih baz Oracle, poznavanje spletnih tehnologij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JavaScript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TypeScript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HTML in CSS, poznavanje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Solr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ali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Elasticsearch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in poznavanje operacijskih sistemov Windows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oz.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Linux. </w:t>
      </w:r>
    </w:p>
    <w:p w14:paraId="2A6911E6" w14:textId="77777777" w:rsidR="00D52F0E" w:rsidRPr="00851352" w:rsidRDefault="00D52F0E" w:rsidP="00D52F0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23A395B" w14:textId="0C026E30" w:rsidR="00D52F0E" w:rsidRPr="00D26FD5" w:rsidRDefault="00D26FD5" w:rsidP="00D52F0E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</w:rPr>
        <w:lastRenderedPageBreak/>
        <w:t>/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Izpolnjevanje pogoja v zvezi z omenjenimi tehnologijami je vezano na referenčni projekt, v katerem je inženir/programer sodeloval. Ni torej nujno, da razvojni inženir/programer pozna vse navedene tehnologije, moral pa je 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2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="00AD3ECA">
        <w:rPr>
          <w:rFonts w:ascii="Arial" w:eastAsia="Arial" w:hAnsi="Arial" w:cs="Arial"/>
          <w:i/>
          <w:iCs/>
          <w:color w:val="000000"/>
          <w:sz w:val="20"/>
          <w:szCs w:val="20"/>
        </w:rPr>
        <w:t>leti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sodelovati v projektu razvoja informacijskega sistema/aplikacije, pri katerem so bile te tehnologije zahtevane oziroma uporabljene.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03629D84" w14:textId="794FDC48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07C2A08F" w14:textId="2E310180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09DAF62" w14:textId="77777777" w:rsidR="003E7ED3" w:rsidRPr="00851352" w:rsidRDefault="003E7ED3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6B17B32B" w14:textId="727CDFEF" w:rsidR="00D52F0E" w:rsidRPr="00851352" w:rsidRDefault="00D52F0E" w:rsidP="00D52F0E">
      <w:pPr>
        <w:spacing w:line="240" w:lineRule="auto"/>
        <w:jc w:val="both"/>
        <w:rPr>
          <w:rFonts w:eastAsia="Arial" w:cs="Arial"/>
          <w:b/>
          <w:bCs/>
          <w:color w:val="000000"/>
          <w:szCs w:val="20"/>
        </w:rPr>
      </w:pPr>
      <w:r w:rsidRPr="00851352">
        <w:rPr>
          <w:rFonts w:eastAsia="Arial" w:cs="Arial"/>
          <w:b/>
          <w:bCs/>
          <w:color w:val="000000"/>
          <w:szCs w:val="20"/>
        </w:rPr>
        <w:t xml:space="preserve">B. </w:t>
      </w:r>
    </w:p>
    <w:p w14:paraId="79878064" w14:textId="4AFCE9FB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5E55636E" w14:textId="77777777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CD44A68" w14:textId="77777777" w:rsidR="00D52F0E" w:rsidRPr="00851352" w:rsidRDefault="00D52F0E" w:rsidP="00D52F0E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47372A48" w14:textId="77777777" w:rsidR="00D52F0E" w:rsidRPr="00851352" w:rsidRDefault="00D52F0E" w:rsidP="00D52F0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A5DF655" w14:textId="258F6CAE" w:rsidR="00D52F0E" w:rsidRPr="00851352" w:rsidRDefault="003D1C77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ima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pridobljen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 xml:space="preserve"> po študijskem programu druge stopnje, oziroma 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ki ustreza ravni izobrazbe, pridobljene po študijskih programih druge stopnje, in je v skladu z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zakonom, ki ureja slovensko ogrodje kvalifikacij, uvrščena na 8. raven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in je v obdobju od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AD3ECA">
        <w:rPr>
          <w:rFonts w:ascii="Arial" w:eastAsia="Arial" w:hAnsi="Arial" w:cs="Arial"/>
          <w:color w:val="000000"/>
          <w:sz w:val="20"/>
          <w:szCs w:val="20"/>
        </w:rPr>
        <w:t>2 leti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="00D52F0E" w:rsidRPr="00851352">
        <w:rPr>
          <w:rFonts w:ascii="Arial" w:hAnsi="Arial" w:cs="Arial"/>
          <w:sz w:val="20"/>
          <w:szCs w:val="20"/>
        </w:rPr>
        <w:t xml:space="preserve">razvoja 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informacijskega sistema/aplikacije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ki je vseboval naslednje zahteve: poznavanje Java EE, poznavanje podatkovnih baz Oracle, poznavanje spletnih tehnologij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JavaScript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TypeScript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HTML in CSS, poznavanje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Solr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ali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Elasticsearch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in poznavanje operacijskih sistemov Windows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oz.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Linux. </w:t>
      </w:r>
    </w:p>
    <w:p w14:paraId="71BFDD1D" w14:textId="77777777" w:rsidR="00D52F0E" w:rsidRPr="00851352" w:rsidRDefault="00D52F0E" w:rsidP="00D52F0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8929140" w14:textId="0CA0244E" w:rsidR="00D52F0E" w:rsidRPr="00D26FD5" w:rsidRDefault="00D26FD5" w:rsidP="00D52F0E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Izpolnjevanje pogoja v zvezi z omenjenimi tehnologijami je vezano na referenčni projekt, v katerem je inženir/programer sodeloval. Ni torej nujno, da razvojni inženir/programer pozna vse navedene tehnologije, moral pa je neprekinjeno vsaj </w:t>
      </w:r>
      <w:r w:rsidR="00AD3ECA">
        <w:rPr>
          <w:rFonts w:ascii="Arial" w:eastAsia="Arial" w:hAnsi="Arial" w:cs="Arial"/>
          <w:i/>
          <w:iCs/>
          <w:color w:val="000000"/>
          <w:sz w:val="20"/>
          <w:szCs w:val="20"/>
        </w:rPr>
        <w:t>2 leti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sodelovati v projektu razvoja informacijskega sistema/aplikacije, pri katerem so bile te tehnologije zahtevane oziroma uporabljene.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59DB3DDB" w14:textId="77777777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4AE0F331" w14:textId="6C5E4007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6CB4F71" w14:textId="77777777" w:rsidR="003E7ED3" w:rsidRPr="00851352" w:rsidRDefault="003E7ED3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2DE8993" w14:textId="6C2CD95E" w:rsidR="00D52F0E" w:rsidRPr="00851352" w:rsidRDefault="00D52F0E" w:rsidP="00D52F0E">
      <w:pPr>
        <w:rPr>
          <w:rFonts w:eastAsia="Arial"/>
          <w:b/>
          <w:bCs/>
          <w:szCs w:val="20"/>
          <w:lang w:eastAsia="sl-SI"/>
        </w:rPr>
      </w:pPr>
      <w:r w:rsidRPr="00851352">
        <w:rPr>
          <w:rFonts w:eastAsia="Arial"/>
          <w:b/>
          <w:bCs/>
          <w:szCs w:val="20"/>
          <w:lang w:eastAsia="sl-SI"/>
        </w:rPr>
        <w:t>C.</w:t>
      </w:r>
    </w:p>
    <w:p w14:paraId="67901C42" w14:textId="77777777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bookmarkStart w:id="7" w:name="_Hlk95461788"/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1E98EBFE" w14:textId="77777777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6BA224D8" w14:textId="77777777" w:rsidR="00D52F0E" w:rsidRPr="00851352" w:rsidRDefault="00D52F0E" w:rsidP="00D52F0E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466C6DCD" w14:textId="77777777" w:rsidR="00D52F0E" w:rsidRPr="00851352" w:rsidRDefault="00D52F0E" w:rsidP="00D52F0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48BD2AB6" w14:textId="66B6EC6E" w:rsidR="00D52F0E" w:rsidRPr="00851352" w:rsidRDefault="003D1C77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ima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pridobljen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 xml:space="preserve"> po študijskem programu druge stopnje, oziroma izobrazb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, ki ustreza ravni izobrazbe, pridobljene po študijskih programih druge stopnje, in je v skladu z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A90188">
        <w:rPr>
          <w:rFonts w:ascii="Arial" w:eastAsia="Arial" w:hAnsi="Arial" w:cs="Arial"/>
          <w:color w:val="000000"/>
          <w:sz w:val="20"/>
          <w:szCs w:val="20"/>
        </w:rPr>
        <w:t>zakonom, ki ureja slovensko ogrodje kvalifikacij, uvrščena na 8. raven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in je v obdobju od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AD3ECA">
        <w:rPr>
          <w:rFonts w:ascii="Arial" w:eastAsia="Arial" w:hAnsi="Arial" w:cs="Arial"/>
          <w:color w:val="000000"/>
          <w:sz w:val="20"/>
          <w:szCs w:val="20"/>
        </w:rPr>
        <w:t>2 leti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="00D52F0E" w:rsidRPr="00851352">
        <w:rPr>
          <w:rFonts w:ascii="Arial" w:hAnsi="Arial" w:cs="Arial"/>
          <w:sz w:val="20"/>
          <w:szCs w:val="20"/>
        </w:rPr>
        <w:t xml:space="preserve">razvoja 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informacijskega sistema/aplikacije 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2F0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52F0E" w:rsidRPr="00851352">
        <w:rPr>
          <w:rFonts w:ascii="Arial" w:hAnsi="Arial" w:cs="Arial"/>
          <w:color w:val="000000"/>
          <w:sz w:val="20"/>
          <w:szCs w:val="20"/>
        </w:rPr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noProof/>
          <w:sz w:val="20"/>
          <w:szCs w:val="20"/>
        </w:rPr>
        <w:t> </w:t>
      </w:r>
      <w:r w:rsidR="00D52F0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ki je vseboval naslednje zahteve: poznavanje Java EE, poznavanje podatkovnih baz Oracle, poznavanje spletnih tehnologij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JavaScript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TypeScript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, HTML in CSS, poznavanje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Solr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ali </w:t>
      </w:r>
      <w:proofErr w:type="spellStart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>Elasticsearch</w:t>
      </w:r>
      <w:proofErr w:type="spellEnd"/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in poznavanje operacijskih sistemov Windows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oz.</w:t>
      </w:r>
      <w:r w:rsidR="00D52F0E" w:rsidRPr="00851352">
        <w:rPr>
          <w:rFonts w:ascii="Arial" w:eastAsia="Arial" w:hAnsi="Arial" w:cs="Arial"/>
          <w:color w:val="000000"/>
          <w:sz w:val="20"/>
          <w:szCs w:val="20"/>
        </w:rPr>
        <w:t xml:space="preserve"> Linux. </w:t>
      </w:r>
    </w:p>
    <w:p w14:paraId="1C1C6EC5" w14:textId="77777777" w:rsidR="00D52F0E" w:rsidRPr="00851352" w:rsidRDefault="00D52F0E" w:rsidP="00D52F0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9D24F91" w14:textId="61101DC3" w:rsidR="00D52F0E" w:rsidRPr="00D26FD5" w:rsidRDefault="00D26FD5" w:rsidP="00D52F0E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Izpolnjevanje pogoja v zvezi z omenjenimi tehnologijami je vezano na referenčni projekt, v katerem je inženir/programer sodeloval. Ni torej nujno, da razvojni inženir/programer pozna vse navedene tehnologije, moral pa je 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2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="00D45C87">
        <w:rPr>
          <w:rFonts w:ascii="Arial" w:eastAsia="Arial" w:hAnsi="Arial" w:cs="Arial"/>
          <w:i/>
          <w:iCs/>
          <w:color w:val="000000"/>
          <w:sz w:val="20"/>
          <w:szCs w:val="20"/>
        </w:rPr>
        <w:t>leti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sodelovati v projektu razvoja informacijskega sistema/aplikacije, pri katerem so bile te tehnologije zahtevane oziroma uporabljene.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6443128A" w14:textId="77777777" w:rsidR="00D52F0E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bookmarkEnd w:id="7"/>
    <w:p w14:paraId="1756B269" w14:textId="77777777" w:rsidR="0087021A" w:rsidRDefault="0087021A" w:rsidP="005C38DE">
      <w:pPr>
        <w:spacing w:before="60" w:after="60"/>
        <w:jc w:val="both"/>
        <w:rPr>
          <w:rFonts w:cs="Arial"/>
          <w:szCs w:val="20"/>
        </w:rPr>
      </w:pPr>
    </w:p>
    <w:p w14:paraId="51998179" w14:textId="77777777" w:rsidR="0087021A" w:rsidRPr="00851352" w:rsidRDefault="0087021A" w:rsidP="005C38DE">
      <w:pPr>
        <w:spacing w:before="60" w:after="60"/>
        <w:jc w:val="both"/>
        <w:rPr>
          <w:rFonts w:cs="Arial"/>
          <w:szCs w:val="20"/>
        </w:rPr>
      </w:pPr>
    </w:p>
    <w:tbl>
      <w:tblPr>
        <w:tblW w:w="8642" w:type="dxa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4"/>
      </w:tblGrid>
      <w:tr w:rsidR="00BA58D4" w:rsidRPr="00851352" w14:paraId="2DEB9F4B" w14:textId="77777777" w:rsidTr="00BA58D4">
        <w:trPr>
          <w:trHeight w:val="241"/>
        </w:trPr>
        <w:tc>
          <w:tcPr>
            <w:tcW w:w="2972" w:type="dxa"/>
            <w:hideMark/>
          </w:tcPr>
          <w:p w14:paraId="450F8081" w14:textId="77777777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 xml:space="preserve">Kraj: 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8" w:name="Besedilo43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8"/>
          </w:p>
        </w:tc>
        <w:tc>
          <w:tcPr>
            <w:tcW w:w="1276" w:type="dxa"/>
          </w:tcPr>
          <w:p w14:paraId="7EC1A6AE" w14:textId="77777777" w:rsidR="00BA58D4" w:rsidRPr="00851352" w:rsidRDefault="00BA58D4" w:rsidP="00947BDE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4394" w:type="dxa"/>
          </w:tcPr>
          <w:p w14:paraId="66246EE6" w14:textId="77777777" w:rsidR="00BA58D4" w:rsidRPr="00851352" w:rsidRDefault="00BA58D4" w:rsidP="00947BDE">
            <w:pPr>
              <w:tabs>
                <w:tab w:val="center" w:pos="7020"/>
              </w:tabs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 xml:space="preserve">Podpisnik: 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9" w:name="Besedilo42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9"/>
          </w:p>
          <w:p w14:paraId="1EBF59FA" w14:textId="77777777" w:rsidR="00BA58D4" w:rsidRPr="00851352" w:rsidRDefault="00BA58D4" w:rsidP="00947BDE">
            <w:pPr>
              <w:tabs>
                <w:tab w:val="center" w:pos="7020"/>
              </w:tabs>
              <w:spacing w:line="360" w:lineRule="auto"/>
              <w:rPr>
                <w:rFonts w:cs="Arial"/>
                <w:szCs w:val="20"/>
              </w:rPr>
            </w:pPr>
          </w:p>
        </w:tc>
      </w:tr>
      <w:tr w:rsidR="00BA58D4" w:rsidRPr="00851352" w14:paraId="6616376A" w14:textId="77777777" w:rsidTr="00BA58D4">
        <w:trPr>
          <w:trHeight w:val="483"/>
        </w:trPr>
        <w:tc>
          <w:tcPr>
            <w:tcW w:w="2972" w:type="dxa"/>
            <w:hideMark/>
          </w:tcPr>
          <w:p w14:paraId="434AC10F" w14:textId="77777777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>Datum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0" w:name="Besedilo22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10"/>
            <w:r w:rsidRPr="00851352">
              <w:rPr>
                <w:rFonts w:cs="Arial"/>
                <w:szCs w:val="20"/>
              </w:rPr>
              <w:t xml:space="preserve">: 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11" w:name="Besedilo39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11"/>
            <w:r w:rsidRPr="00851352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25DD3ADC" w14:textId="77777777" w:rsidR="00BA58D4" w:rsidRPr="00851352" w:rsidRDefault="00BA58D4" w:rsidP="00947BDE">
            <w:pPr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4394" w:type="dxa"/>
            <w:hideMark/>
          </w:tcPr>
          <w:p w14:paraId="3327DEAB" w14:textId="77777777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>________________________</w:t>
            </w:r>
          </w:p>
          <w:p w14:paraId="1B960A4F" w14:textId="2C46F1BA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>Podpis odgovorne osebe</w:t>
            </w:r>
          </w:p>
        </w:tc>
      </w:tr>
    </w:tbl>
    <w:p w14:paraId="29664E23" w14:textId="77777777" w:rsidR="004C0A9F" w:rsidRPr="00851352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szCs w:val="20"/>
          <w:lang w:val="sl-SI"/>
        </w:rPr>
      </w:pPr>
    </w:p>
    <w:sectPr w:rsidR="004C0A9F" w:rsidRPr="00851352" w:rsidSect="00080680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FC373" w14:textId="77777777" w:rsidR="006460DE" w:rsidRDefault="006460DE">
      <w:r>
        <w:separator/>
      </w:r>
    </w:p>
  </w:endnote>
  <w:endnote w:type="continuationSeparator" w:id="0">
    <w:p w14:paraId="28E80411" w14:textId="77777777" w:rsidR="006460DE" w:rsidRDefault="006460DE">
      <w:r>
        <w:continuationSeparator/>
      </w:r>
    </w:p>
  </w:endnote>
  <w:endnote w:type="continuationNotice" w:id="1">
    <w:p w14:paraId="1E24FA69" w14:textId="77777777" w:rsidR="006460DE" w:rsidRDefault="006460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9BFCB" w14:textId="59A3A30B" w:rsidR="00947BDE" w:rsidRPr="00A84496" w:rsidRDefault="00A84496" w:rsidP="00A84496">
    <w:pPr>
      <w:pStyle w:val="Noga"/>
      <w:rPr>
        <w:sz w:val="18"/>
        <w:szCs w:val="18"/>
      </w:rPr>
    </w:pPr>
    <w:r>
      <w:rPr>
        <w:sz w:val="18"/>
        <w:szCs w:val="18"/>
      </w:rPr>
      <w:t>4300-</w:t>
    </w:r>
    <w:r w:rsidR="00AD3ECA">
      <w:rPr>
        <w:sz w:val="18"/>
        <w:szCs w:val="18"/>
      </w:rPr>
      <w:t>9</w:t>
    </w:r>
    <w:r>
      <w:rPr>
        <w:sz w:val="18"/>
        <w:szCs w:val="18"/>
      </w:rPr>
      <w:t>/202</w:t>
    </w:r>
    <w:r w:rsidR="004513C4">
      <w:rPr>
        <w:sz w:val="18"/>
        <w:szCs w:val="18"/>
      </w:rPr>
      <w:t>6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A84496">
      <w:rPr>
        <w:sz w:val="18"/>
        <w:szCs w:val="18"/>
      </w:rPr>
      <w:t xml:space="preserve">Stran </w:t>
    </w:r>
    <w:r w:rsidRPr="00A84496">
      <w:rPr>
        <w:sz w:val="18"/>
        <w:szCs w:val="18"/>
      </w:rPr>
      <w:fldChar w:fldCharType="begin"/>
    </w:r>
    <w:r w:rsidRPr="00A84496">
      <w:rPr>
        <w:sz w:val="18"/>
        <w:szCs w:val="18"/>
      </w:rPr>
      <w:instrText>PAGE   \* MERGEFORMAT</w:instrText>
    </w:r>
    <w:r w:rsidRPr="00A84496">
      <w:rPr>
        <w:sz w:val="18"/>
        <w:szCs w:val="18"/>
      </w:rPr>
      <w:fldChar w:fldCharType="separate"/>
    </w:r>
    <w:r w:rsidRPr="00A84496">
      <w:rPr>
        <w:sz w:val="18"/>
        <w:szCs w:val="18"/>
      </w:rPr>
      <w:t>1</w:t>
    </w:r>
    <w:r w:rsidRPr="00A84496">
      <w:rPr>
        <w:sz w:val="18"/>
        <w:szCs w:val="18"/>
      </w:rPr>
      <w:fldChar w:fldCharType="end"/>
    </w:r>
    <w:r w:rsidRPr="00A84496">
      <w:rPr>
        <w:sz w:val="18"/>
        <w:szCs w:val="18"/>
      </w:rPr>
      <w:t xml:space="preserve"> | </w:t>
    </w:r>
    <w:r w:rsidRPr="00A84496">
      <w:rPr>
        <w:sz w:val="18"/>
        <w:szCs w:val="18"/>
      </w:rPr>
      <w:fldChar w:fldCharType="begin"/>
    </w:r>
    <w:r w:rsidRPr="00A84496">
      <w:rPr>
        <w:sz w:val="18"/>
        <w:szCs w:val="18"/>
      </w:rPr>
      <w:instrText>NUMPAGES  \* Arabic  \* MERGEFORMAT</w:instrText>
    </w:r>
    <w:r w:rsidRPr="00A84496">
      <w:rPr>
        <w:sz w:val="18"/>
        <w:szCs w:val="18"/>
      </w:rPr>
      <w:fldChar w:fldCharType="separate"/>
    </w:r>
    <w:r w:rsidRPr="00A84496">
      <w:rPr>
        <w:sz w:val="18"/>
        <w:szCs w:val="18"/>
      </w:rPr>
      <w:t>1</w:t>
    </w:r>
    <w:r w:rsidRPr="00A84496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FAF8" w14:textId="7B4B8369" w:rsidR="00947BDE" w:rsidRPr="001F5555" w:rsidRDefault="00947BDE">
    <w:pPr>
      <w:pStyle w:val="Noga"/>
      <w:rPr>
        <w:sz w:val="18"/>
        <w:szCs w:val="18"/>
      </w:rPr>
    </w:pPr>
    <w:r w:rsidRPr="00DC05F9">
      <w:rPr>
        <w:sz w:val="18"/>
        <w:szCs w:val="18"/>
      </w:rPr>
      <w:t>4300-</w:t>
    </w:r>
    <w:r w:rsidR="00AD3ECA">
      <w:rPr>
        <w:sz w:val="18"/>
        <w:szCs w:val="18"/>
      </w:rPr>
      <w:t>9</w:t>
    </w:r>
    <w:r w:rsidRPr="00DC05F9">
      <w:rPr>
        <w:sz w:val="18"/>
        <w:szCs w:val="18"/>
      </w:rPr>
      <w:t>/202</w:t>
    </w:r>
    <w:r w:rsidR="004513C4">
      <w:rPr>
        <w:sz w:val="18"/>
        <w:szCs w:val="18"/>
      </w:rPr>
      <w:t>6</w:t>
    </w:r>
    <w:r w:rsidRPr="001F5555">
      <w:rPr>
        <w:sz w:val="18"/>
        <w:szCs w:val="18"/>
      </w:rPr>
      <w:tab/>
    </w:r>
    <w:r w:rsidRPr="001F5555">
      <w:rPr>
        <w:sz w:val="18"/>
        <w:szCs w:val="18"/>
      </w:rPr>
      <w:tab/>
    </w:r>
    <w:r w:rsidR="00A84496">
      <w:rPr>
        <w:sz w:val="18"/>
        <w:szCs w:val="18"/>
      </w:rPr>
      <w:t>S</w:t>
    </w:r>
    <w:r w:rsidRPr="001F5555">
      <w:rPr>
        <w:sz w:val="18"/>
        <w:szCs w:val="18"/>
      </w:rPr>
      <w:t>tran 1</w:t>
    </w:r>
    <w:r w:rsidR="00A84496">
      <w:rPr>
        <w:sz w:val="18"/>
        <w:szCs w:val="18"/>
      </w:rPr>
      <w:t xml:space="preserve"> I </w:t>
    </w:r>
    <w:r w:rsidR="00AD3ECA">
      <w:rPr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27733" w14:textId="77777777" w:rsidR="006460DE" w:rsidRDefault="006460DE">
      <w:r>
        <w:separator/>
      </w:r>
    </w:p>
  </w:footnote>
  <w:footnote w:type="continuationSeparator" w:id="0">
    <w:p w14:paraId="403F3DD1" w14:textId="77777777" w:rsidR="006460DE" w:rsidRDefault="006460DE">
      <w:r>
        <w:continuationSeparator/>
      </w:r>
    </w:p>
  </w:footnote>
  <w:footnote w:type="continuationNotice" w:id="1">
    <w:p w14:paraId="2E2ACAA9" w14:textId="77777777" w:rsidR="006460DE" w:rsidRDefault="006460D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EDA06" w14:textId="77777777" w:rsidR="00947BDE" w:rsidRPr="00110CBD" w:rsidRDefault="00947BD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C108" w14:textId="77777777" w:rsidR="00947BDE" w:rsidRPr="008F3500" w:rsidRDefault="00947BD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5FA3A3C"/>
    <w:multiLevelType w:val="hybridMultilevel"/>
    <w:tmpl w:val="30BCEA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72690"/>
    <w:multiLevelType w:val="hybridMultilevel"/>
    <w:tmpl w:val="3C0606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1265F"/>
    <w:multiLevelType w:val="hybridMultilevel"/>
    <w:tmpl w:val="CBBA47A2"/>
    <w:lvl w:ilvl="0" w:tplc="8948381C">
      <w:start w:val="1"/>
      <w:numFmt w:val="upperRoman"/>
      <w:pStyle w:val="Naslov1"/>
      <w:lvlText w:val="%1.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232E6D"/>
    <w:multiLevelType w:val="hybridMultilevel"/>
    <w:tmpl w:val="90F69E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52863"/>
    <w:multiLevelType w:val="hybridMultilevel"/>
    <w:tmpl w:val="90F69EB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1737777163">
    <w:abstractNumId w:val="6"/>
  </w:num>
  <w:num w:numId="2" w16cid:durableId="1834180875">
    <w:abstractNumId w:val="4"/>
  </w:num>
  <w:num w:numId="3" w16cid:durableId="292565480">
    <w:abstractNumId w:val="1"/>
  </w:num>
  <w:num w:numId="4" w16cid:durableId="956761661">
    <w:abstractNumId w:val="2"/>
  </w:num>
  <w:num w:numId="5" w16cid:durableId="1534807195">
    <w:abstractNumId w:val="3"/>
  </w:num>
  <w:num w:numId="6" w16cid:durableId="128208464">
    <w:abstractNumId w:val="5"/>
  </w:num>
  <w:num w:numId="7" w16cid:durableId="51369404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3167F"/>
    <w:rsid w:val="000340AA"/>
    <w:rsid w:val="0004109E"/>
    <w:rsid w:val="00046FF0"/>
    <w:rsid w:val="00053BE7"/>
    <w:rsid w:val="0005499D"/>
    <w:rsid w:val="00061CB3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4764"/>
    <w:rsid w:val="00115A57"/>
    <w:rsid w:val="00127F9D"/>
    <w:rsid w:val="00134196"/>
    <w:rsid w:val="00134C16"/>
    <w:rsid w:val="001357B2"/>
    <w:rsid w:val="00141155"/>
    <w:rsid w:val="00152C71"/>
    <w:rsid w:val="001562AD"/>
    <w:rsid w:val="00162FF4"/>
    <w:rsid w:val="0017478F"/>
    <w:rsid w:val="001752C3"/>
    <w:rsid w:val="00182659"/>
    <w:rsid w:val="001B4D2C"/>
    <w:rsid w:val="001C1D92"/>
    <w:rsid w:val="001C4DE5"/>
    <w:rsid w:val="001F110D"/>
    <w:rsid w:val="001F5555"/>
    <w:rsid w:val="00202A77"/>
    <w:rsid w:val="00231D05"/>
    <w:rsid w:val="00244BD7"/>
    <w:rsid w:val="00247C06"/>
    <w:rsid w:val="00255338"/>
    <w:rsid w:val="00260E9F"/>
    <w:rsid w:val="0026274D"/>
    <w:rsid w:val="00271CE5"/>
    <w:rsid w:val="002759F3"/>
    <w:rsid w:val="00282020"/>
    <w:rsid w:val="002A2B69"/>
    <w:rsid w:val="002B3CE7"/>
    <w:rsid w:val="002C0FB6"/>
    <w:rsid w:val="002C7ECC"/>
    <w:rsid w:val="002D4731"/>
    <w:rsid w:val="002F3630"/>
    <w:rsid w:val="002F49A8"/>
    <w:rsid w:val="002F5E93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75BC"/>
    <w:rsid w:val="00381F04"/>
    <w:rsid w:val="003845B4"/>
    <w:rsid w:val="0038649C"/>
    <w:rsid w:val="00386887"/>
    <w:rsid w:val="00387669"/>
    <w:rsid w:val="00387B1A"/>
    <w:rsid w:val="00390B22"/>
    <w:rsid w:val="003A68BC"/>
    <w:rsid w:val="003B05A1"/>
    <w:rsid w:val="003B460B"/>
    <w:rsid w:val="003C0D30"/>
    <w:rsid w:val="003C5EE5"/>
    <w:rsid w:val="003D1C77"/>
    <w:rsid w:val="003E1C74"/>
    <w:rsid w:val="003E4DE5"/>
    <w:rsid w:val="003E7ED3"/>
    <w:rsid w:val="003F2043"/>
    <w:rsid w:val="00405889"/>
    <w:rsid w:val="00405D08"/>
    <w:rsid w:val="00432618"/>
    <w:rsid w:val="004349BB"/>
    <w:rsid w:val="00443A57"/>
    <w:rsid w:val="0044468E"/>
    <w:rsid w:val="00446C48"/>
    <w:rsid w:val="004513C4"/>
    <w:rsid w:val="004523D8"/>
    <w:rsid w:val="004579B5"/>
    <w:rsid w:val="004657EE"/>
    <w:rsid w:val="00471914"/>
    <w:rsid w:val="00472EAF"/>
    <w:rsid w:val="00473F9A"/>
    <w:rsid w:val="00483836"/>
    <w:rsid w:val="004927D2"/>
    <w:rsid w:val="00495CE2"/>
    <w:rsid w:val="004A44C6"/>
    <w:rsid w:val="004A7605"/>
    <w:rsid w:val="004B0E57"/>
    <w:rsid w:val="004C0A9F"/>
    <w:rsid w:val="004D003D"/>
    <w:rsid w:val="004D1DA1"/>
    <w:rsid w:val="004D25BD"/>
    <w:rsid w:val="004E08B1"/>
    <w:rsid w:val="004E2838"/>
    <w:rsid w:val="004E4F38"/>
    <w:rsid w:val="004E6FE7"/>
    <w:rsid w:val="00520070"/>
    <w:rsid w:val="00526246"/>
    <w:rsid w:val="005422F4"/>
    <w:rsid w:val="00551DCE"/>
    <w:rsid w:val="00561DD4"/>
    <w:rsid w:val="00567106"/>
    <w:rsid w:val="00591B18"/>
    <w:rsid w:val="0059707D"/>
    <w:rsid w:val="005A2B83"/>
    <w:rsid w:val="005B4BD5"/>
    <w:rsid w:val="005C01E0"/>
    <w:rsid w:val="005C0C54"/>
    <w:rsid w:val="005C38DE"/>
    <w:rsid w:val="005D0637"/>
    <w:rsid w:val="005D4D5D"/>
    <w:rsid w:val="005D5163"/>
    <w:rsid w:val="005E1D3C"/>
    <w:rsid w:val="005E47DC"/>
    <w:rsid w:val="005F04B3"/>
    <w:rsid w:val="005F0C0A"/>
    <w:rsid w:val="00610258"/>
    <w:rsid w:val="00614650"/>
    <w:rsid w:val="006149AF"/>
    <w:rsid w:val="00617EEB"/>
    <w:rsid w:val="00625AE6"/>
    <w:rsid w:val="00626365"/>
    <w:rsid w:val="00627F65"/>
    <w:rsid w:val="00632253"/>
    <w:rsid w:val="00633F44"/>
    <w:rsid w:val="00642714"/>
    <w:rsid w:val="006455CE"/>
    <w:rsid w:val="006460DE"/>
    <w:rsid w:val="00646790"/>
    <w:rsid w:val="00655841"/>
    <w:rsid w:val="00683147"/>
    <w:rsid w:val="00683295"/>
    <w:rsid w:val="00683DDF"/>
    <w:rsid w:val="006936D7"/>
    <w:rsid w:val="00694CFA"/>
    <w:rsid w:val="00695A47"/>
    <w:rsid w:val="00697519"/>
    <w:rsid w:val="006A057D"/>
    <w:rsid w:val="006C3C64"/>
    <w:rsid w:val="006C73BD"/>
    <w:rsid w:val="006D238F"/>
    <w:rsid w:val="006E0368"/>
    <w:rsid w:val="006E0BBA"/>
    <w:rsid w:val="006F0361"/>
    <w:rsid w:val="006F59D1"/>
    <w:rsid w:val="00703B63"/>
    <w:rsid w:val="00703F1C"/>
    <w:rsid w:val="00706BFF"/>
    <w:rsid w:val="00717DEA"/>
    <w:rsid w:val="00724628"/>
    <w:rsid w:val="00724BF9"/>
    <w:rsid w:val="00733017"/>
    <w:rsid w:val="007473EC"/>
    <w:rsid w:val="0076229B"/>
    <w:rsid w:val="0077077E"/>
    <w:rsid w:val="00772EED"/>
    <w:rsid w:val="007732A1"/>
    <w:rsid w:val="00783310"/>
    <w:rsid w:val="00787A23"/>
    <w:rsid w:val="007A4A6D"/>
    <w:rsid w:val="007C5CF3"/>
    <w:rsid w:val="007D1BCF"/>
    <w:rsid w:val="007D75CF"/>
    <w:rsid w:val="007E0440"/>
    <w:rsid w:val="007E6DC5"/>
    <w:rsid w:val="007F6F3A"/>
    <w:rsid w:val="00806987"/>
    <w:rsid w:val="00820C4C"/>
    <w:rsid w:val="00820D8C"/>
    <w:rsid w:val="0083343D"/>
    <w:rsid w:val="0084748E"/>
    <w:rsid w:val="00847B75"/>
    <w:rsid w:val="00851352"/>
    <w:rsid w:val="0085784A"/>
    <w:rsid w:val="00860D91"/>
    <w:rsid w:val="00861095"/>
    <w:rsid w:val="0087021A"/>
    <w:rsid w:val="0087341A"/>
    <w:rsid w:val="0088043C"/>
    <w:rsid w:val="00880471"/>
    <w:rsid w:val="008809F3"/>
    <w:rsid w:val="00884450"/>
    <w:rsid w:val="00884889"/>
    <w:rsid w:val="008906C9"/>
    <w:rsid w:val="00891B2E"/>
    <w:rsid w:val="00893522"/>
    <w:rsid w:val="00896510"/>
    <w:rsid w:val="008A0A58"/>
    <w:rsid w:val="008A3040"/>
    <w:rsid w:val="008A7955"/>
    <w:rsid w:val="008B579E"/>
    <w:rsid w:val="008C4ECA"/>
    <w:rsid w:val="008C5738"/>
    <w:rsid w:val="008D04F0"/>
    <w:rsid w:val="008D7F9B"/>
    <w:rsid w:val="008E2067"/>
    <w:rsid w:val="008E689A"/>
    <w:rsid w:val="008F3500"/>
    <w:rsid w:val="008F3AD3"/>
    <w:rsid w:val="008F6EAB"/>
    <w:rsid w:val="009065CD"/>
    <w:rsid w:val="00906DB2"/>
    <w:rsid w:val="009145D1"/>
    <w:rsid w:val="00915862"/>
    <w:rsid w:val="00924E3C"/>
    <w:rsid w:val="00932F8A"/>
    <w:rsid w:val="00933EF1"/>
    <w:rsid w:val="00943711"/>
    <w:rsid w:val="00947BDE"/>
    <w:rsid w:val="00952284"/>
    <w:rsid w:val="00955A96"/>
    <w:rsid w:val="00957207"/>
    <w:rsid w:val="00960FEB"/>
    <w:rsid w:val="009612BB"/>
    <w:rsid w:val="00963792"/>
    <w:rsid w:val="0096405D"/>
    <w:rsid w:val="00984A3E"/>
    <w:rsid w:val="009916D9"/>
    <w:rsid w:val="0099226B"/>
    <w:rsid w:val="009C3986"/>
    <w:rsid w:val="009C71C9"/>
    <w:rsid w:val="009C740A"/>
    <w:rsid w:val="009D50A2"/>
    <w:rsid w:val="009E159E"/>
    <w:rsid w:val="009E1D00"/>
    <w:rsid w:val="009E6E02"/>
    <w:rsid w:val="00A00C7B"/>
    <w:rsid w:val="00A125C5"/>
    <w:rsid w:val="00A2451C"/>
    <w:rsid w:val="00A27977"/>
    <w:rsid w:val="00A30327"/>
    <w:rsid w:val="00A446B3"/>
    <w:rsid w:val="00A44D54"/>
    <w:rsid w:val="00A47D74"/>
    <w:rsid w:val="00A51BE0"/>
    <w:rsid w:val="00A62823"/>
    <w:rsid w:val="00A62FE5"/>
    <w:rsid w:val="00A6405E"/>
    <w:rsid w:val="00A65EE7"/>
    <w:rsid w:val="00A70133"/>
    <w:rsid w:val="00A770A6"/>
    <w:rsid w:val="00A813B1"/>
    <w:rsid w:val="00A84496"/>
    <w:rsid w:val="00A86B14"/>
    <w:rsid w:val="00A92534"/>
    <w:rsid w:val="00AA2911"/>
    <w:rsid w:val="00AB0FE0"/>
    <w:rsid w:val="00AB36C4"/>
    <w:rsid w:val="00AC0BB6"/>
    <w:rsid w:val="00AC32B2"/>
    <w:rsid w:val="00AC3FA6"/>
    <w:rsid w:val="00AC6DE4"/>
    <w:rsid w:val="00AD1685"/>
    <w:rsid w:val="00AD189B"/>
    <w:rsid w:val="00AD18B8"/>
    <w:rsid w:val="00AD19D0"/>
    <w:rsid w:val="00AD3ECA"/>
    <w:rsid w:val="00AE337F"/>
    <w:rsid w:val="00AE7C33"/>
    <w:rsid w:val="00AF02E2"/>
    <w:rsid w:val="00B00E70"/>
    <w:rsid w:val="00B01F1C"/>
    <w:rsid w:val="00B077C7"/>
    <w:rsid w:val="00B17141"/>
    <w:rsid w:val="00B23B9B"/>
    <w:rsid w:val="00B24D75"/>
    <w:rsid w:val="00B25B3D"/>
    <w:rsid w:val="00B31575"/>
    <w:rsid w:val="00B31F56"/>
    <w:rsid w:val="00B36E49"/>
    <w:rsid w:val="00B470BD"/>
    <w:rsid w:val="00B57B39"/>
    <w:rsid w:val="00B70335"/>
    <w:rsid w:val="00B767EB"/>
    <w:rsid w:val="00B76889"/>
    <w:rsid w:val="00B8547D"/>
    <w:rsid w:val="00BA3E70"/>
    <w:rsid w:val="00BA58D4"/>
    <w:rsid w:val="00BB28F9"/>
    <w:rsid w:val="00BC2897"/>
    <w:rsid w:val="00BC672C"/>
    <w:rsid w:val="00BD4AB7"/>
    <w:rsid w:val="00BD5D6A"/>
    <w:rsid w:val="00BE0F34"/>
    <w:rsid w:val="00BF168E"/>
    <w:rsid w:val="00BF3B7E"/>
    <w:rsid w:val="00BF71B2"/>
    <w:rsid w:val="00C03B26"/>
    <w:rsid w:val="00C0533A"/>
    <w:rsid w:val="00C250D5"/>
    <w:rsid w:val="00C35666"/>
    <w:rsid w:val="00C50B6D"/>
    <w:rsid w:val="00C547BF"/>
    <w:rsid w:val="00C559ED"/>
    <w:rsid w:val="00C572E7"/>
    <w:rsid w:val="00C613DD"/>
    <w:rsid w:val="00C712C1"/>
    <w:rsid w:val="00C767B6"/>
    <w:rsid w:val="00C83603"/>
    <w:rsid w:val="00C92898"/>
    <w:rsid w:val="00CA4340"/>
    <w:rsid w:val="00CB345A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160F4"/>
    <w:rsid w:val="00D248DE"/>
    <w:rsid w:val="00D26FD5"/>
    <w:rsid w:val="00D424B7"/>
    <w:rsid w:val="00D42FAD"/>
    <w:rsid w:val="00D443BC"/>
    <w:rsid w:val="00D45C87"/>
    <w:rsid w:val="00D52F0E"/>
    <w:rsid w:val="00D62668"/>
    <w:rsid w:val="00D636E4"/>
    <w:rsid w:val="00D676C5"/>
    <w:rsid w:val="00D70A73"/>
    <w:rsid w:val="00D73185"/>
    <w:rsid w:val="00D8542D"/>
    <w:rsid w:val="00D85B40"/>
    <w:rsid w:val="00D93AA4"/>
    <w:rsid w:val="00DA3077"/>
    <w:rsid w:val="00DB12DF"/>
    <w:rsid w:val="00DB4029"/>
    <w:rsid w:val="00DB4355"/>
    <w:rsid w:val="00DB6599"/>
    <w:rsid w:val="00DC05F9"/>
    <w:rsid w:val="00DC6A71"/>
    <w:rsid w:val="00DC79C0"/>
    <w:rsid w:val="00DD234D"/>
    <w:rsid w:val="00DE0955"/>
    <w:rsid w:val="00DE4479"/>
    <w:rsid w:val="00E0357D"/>
    <w:rsid w:val="00E05F62"/>
    <w:rsid w:val="00E25693"/>
    <w:rsid w:val="00E41598"/>
    <w:rsid w:val="00E43318"/>
    <w:rsid w:val="00E474B5"/>
    <w:rsid w:val="00E50B05"/>
    <w:rsid w:val="00E6160A"/>
    <w:rsid w:val="00E64E9C"/>
    <w:rsid w:val="00E67235"/>
    <w:rsid w:val="00E71585"/>
    <w:rsid w:val="00E773E1"/>
    <w:rsid w:val="00E77D04"/>
    <w:rsid w:val="00E81389"/>
    <w:rsid w:val="00E95071"/>
    <w:rsid w:val="00ED1C3E"/>
    <w:rsid w:val="00ED20D9"/>
    <w:rsid w:val="00EE3CD0"/>
    <w:rsid w:val="00EE714A"/>
    <w:rsid w:val="00EF11CE"/>
    <w:rsid w:val="00F105F0"/>
    <w:rsid w:val="00F1563A"/>
    <w:rsid w:val="00F15651"/>
    <w:rsid w:val="00F2097B"/>
    <w:rsid w:val="00F240BB"/>
    <w:rsid w:val="00F376B8"/>
    <w:rsid w:val="00F42A1E"/>
    <w:rsid w:val="00F53294"/>
    <w:rsid w:val="00F548AB"/>
    <w:rsid w:val="00F57FED"/>
    <w:rsid w:val="00F62517"/>
    <w:rsid w:val="00F65F81"/>
    <w:rsid w:val="00F74A74"/>
    <w:rsid w:val="00F7500C"/>
    <w:rsid w:val="00FA21C9"/>
    <w:rsid w:val="00FA6347"/>
    <w:rsid w:val="00FB2995"/>
    <w:rsid w:val="00FB2AE1"/>
    <w:rsid w:val="00FC60A7"/>
    <w:rsid w:val="00FC678E"/>
    <w:rsid w:val="00FE1C09"/>
    <w:rsid w:val="00FE3EE0"/>
    <w:rsid w:val="00FE73C4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474B5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A51BE0"/>
    <w:pPr>
      <w:keepNext/>
      <w:numPr>
        <w:numId w:val="5"/>
      </w:numPr>
      <w:spacing w:before="240" w:after="60"/>
      <w:outlineLvl w:val="0"/>
    </w:pPr>
    <w:rPr>
      <w:rFonts w:eastAsia="Arial"/>
      <w:b/>
      <w:kern w:val="32"/>
      <w:szCs w:val="20"/>
      <w:lang w:eastAsia="sl-SI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7F65"/>
    <w:pPr>
      <w:keepLines/>
      <w:spacing w:after="120"/>
      <w:ind w:left="499" w:hanging="357"/>
      <w:jc w:val="both"/>
      <w:outlineLvl w:val="1"/>
    </w:pPr>
    <w:rPr>
      <w:smallCaps/>
      <w:kern w:val="0"/>
      <w:szCs w:val="26"/>
      <w:lang w:eastAsia="en-US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7F65"/>
    <w:p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627F65"/>
    <w:p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627F65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627F65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627F65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627F65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627F65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rsid w:val="00627F65"/>
    <w:rPr>
      <w:rFonts w:ascii="Arial" w:eastAsia="Arial" w:hAnsi="Arial"/>
      <w:b/>
      <w:smallCaps/>
      <w:szCs w:val="26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627F65"/>
    <w:rPr>
      <w:rFonts w:ascii="Arial" w:eastAsia="Arial" w:hAnsi="Arial"/>
      <w:b/>
      <w:bCs/>
      <w:i/>
      <w:szCs w:val="26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627F65"/>
    <w:rPr>
      <w:rFonts w:ascii="Arial" w:eastAsia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627F65"/>
    <w:rPr>
      <w:rFonts w:ascii="Arial" w:eastAsia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627F65"/>
    <w:rPr>
      <w:rFonts w:ascii="Arial" w:eastAsia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627F65"/>
    <w:rPr>
      <w:rFonts w:ascii="Arial" w:eastAsia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627F65"/>
    <w:rPr>
      <w:rFonts w:ascii="Arial" w:eastAsia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627F65"/>
    <w:rPr>
      <w:rFonts w:ascii="Arial" w:eastAsia="Arial" w:hAnsi="Arial"/>
      <w:b/>
      <w:i/>
      <w:color w:val="404040"/>
      <w:lang w:eastAsia="en-US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A51BE0"/>
    <w:rPr>
      <w:rFonts w:ascii="Arial" w:eastAsia="Arial" w:hAnsi="Arial"/>
      <w:b/>
      <w:kern w:val="32"/>
    </w:rPr>
  </w:style>
  <w:style w:type="paragraph" w:styleId="HTML-oblikovano">
    <w:name w:val="HTML Preformatted"/>
    <w:basedOn w:val="Navaden"/>
    <w:link w:val="HTML-oblikovanoZnak"/>
    <w:rsid w:val="00627F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27F65"/>
    <w:rPr>
      <w:rFonts w:ascii="Courier New" w:hAnsi="Courier New" w:cs="Courier New"/>
      <w:color w:val="000000"/>
      <w:sz w:val="18"/>
      <w:szCs w:val="18"/>
    </w:rPr>
  </w:style>
  <w:style w:type="character" w:customStyle="1" w:styleId="NogaZnak">
    <w:name w:val="Noga Znak"/>
    <w:basedOn w:val="Privzetapisavaodstavka"/>
    <w:link w:val="Noga"/>
    <w:uiPriority w:val="99"/>
    <w:rsid w:val="00627F65"/>
    <w:rPr>
      <w:rFonts w:ascii="Arial" w:hAnsi="Arial"/>
      <w:szCs w:val="24"/>
      <w:lang w:eastAsia="en-US"/>
    </w:rPr>
  </w:style>
  <w:style w:type="character" w:styleId="tevilkastrani">
    <w:name w:val="page number"/>
    <w:basedOn w:val="Privzetapisavaodstavka"/>
    <w:rsid w:val="00627F65"/>
  </w:style>
  <w:style w:type="character" w:customStyle="1" w:styleId="GlavaZnak">
    <w:name w:val="Glava Znak"/>
    <w:basedOn w:val="Privzetapisavaodstavka"/>
    <w:link w:val="Glava"/>
    <w:uiPriority w:val="99"/>
    <w:rsid w:val="00627F65"/>
    <w:rPr>
      <w:rFonts w:ascii="Arial" w:hAnsi="Arial"/>
      <w:szCs w:val="24"/>
      <w:lang w:eastAsia="en-US"/>
    </w:rPr>
  </w:style>
  <w:style w:type="table" w:styleId="Tabelamrea">
    <w:name w:val="Table Grid"/>
    <w:basedOn w:val="Navadnatabela"/>
    <w:rsid w:val="00627F65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avaden"/>
    <w:rsid w:val="00627F65"/>
    <w:pPr>
      <w:spacing w:after="160" w:line="240" w:lineRule="exact"/>
    </w:pPr>
    <w:rPr>
      <w:rFonts w:ascii="Tahoma" w:hAnsi="Tahoma"/>
      <w:szCs w:val="20"/>
      <w:lang w:val="en-US"/>
    </w:rPr>
  </w:style>
  <w:style w:type="paragraph" w:customStyle="1" w:styleId="CharChar1Char">
    <w:name w:val="Char Char1 Char"/>
    <w:basedOn w:val="Navaden"/>
    <w:rsid w:val="00627F65"/>
    <w:pPr>
      <w:spacing w:after="160" w:line="240" w:lineRule="exact"/>
    </w:pPr>
    <w:rPr>
      <w:rFonts w:ascii="Tahoma" w:hAnsi="Tahoma"/>
      <w:szCs w:val="20"/>
      <w:lang w:val="en-US"/>
    </w:rPr>
  </w:style>
  <w:style w:type="paragraph" w:styleId="Telobesedila">
    <w:name w:val="Body Text"/>
    <w:basedOn w:val="Navaden"/>
    <w:link w:val="TelobesedilaZnak"/>
    <w:rsid w:val="00627F65"/>
    <w:pPr>
      <w:spacing w:after="120" w:line="240" w:lineRule="auto"/>
      <w:jc w:val="both"/>
    </w:pPr>
    <w:rPr>
      <w:rFonts w:ascii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27F65"/>
    <w:rPr>
      <w:sz w:val="24"/>
    </w:rPr>
  </w:style>
  <w:style w:type="paragraph" w:customStyle="1" w:styleId="Slog1">
    <w:name w:val="Slog1"/>
    <w:basedOn w:val="Navaden"/>
    <w:rsid w:val="00627F65"/>
    <w:pPr>
      <w:spacing w:before="240" w:after="60" w:line="240" w:lineRule="auto"/>
      <w:jc w:val="both"/>
    </w:pPr>
    <w:rPr>
      <w:sz w:val="22"/>
      <w:lang w:eastAsia="sl-SI"/>
    </w:rPr>
  </w:style>
  <w:style w:type="numbering" w:customStyle="1" w:styleId="Headings">
    <w:name w:val="Headings"/>
    <w:uiPriority w:val="99"/>
    <w:rsid w:val="00627F65"/>
    <w:pPr>
      <w:numPr>
        <w:numId w:val="1"/>
      </w:numPr>
    </w:pPr>
  </w:style>
  <w:style w:type="character" w:styleId="Pripombasklic">
    <w:name w:val="annotation reference"/>
    <w:rsid w:val="00627F6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27F65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627F65"/>
  </w:style>
  <w:style w:type="paragraph" w:styleId="Zadevapripombe">
    <w:name w:val="annotation subject"/>
    <w:basedOn w:val="Pripombabesedilo"/>
    <w:next w:val="Pripombabesedilo"/>
    <w:link w:val="ZadevapripombeZnak"/>
    <w:rsid w:val="00627F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27F65"/>
    <w:rPr>
      <w:b/>
      <w:bCs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locked/>
    <w:rsid w:val="00AD3EC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24</TotalTime>
  <Pages>4</Pages>
  <Words>1369</Words>
  <Characters>7809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9160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9</cp:revision>
  <cp:lastPrinted>2019-03-21T09:01:00Z</cp:lastPrinted>
  <dcterms:created xsi:type="dcterms:W3CDTF">2024-07-25T09:21:00Z</dcterms:created>
  <dcterms:modified xsi:type="dcterms:W3CDTF">2026-04-24T07:29:00Z</dcterms:modified>
</cp:coreProperties>
</file>